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D3F" w:rsidRPr="006270E1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85491131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9D10C4">
        <w:rPr>
          <w:rFonts w:cs="Arial"/>
          <w:b/>
          <w:color w:val="000000"/>
          <w:sz w:val="24"/>
          <w:szCs w:val="24"/>
          <w:lang w:eastAsia="ko-KR"/>
        </w:rPr>
        <w:t>#90bis</w:t>
      </w:r>
      <w:r w:rsidR="00F72772">
        <w:rPr>
          <w:rFonts w:hint="eastAsia"/>
          <w:b/>
          <w:sz w:val="24"/>
          <w:szCs w:val="24"/>
          <w:lang w:eastAsia="ko-KR"/>
        </w:rPr>
        <w:t xml:space="preserve"> 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063494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8C06F8">
        <w:rPr>
          <w:rFonts w:cs="Arial"/>
          <w:b/>
          <w:i/>
          <w:noProof/>
          <w:color w:val="000000"/>
          <w:sz w:val="24"/>
          <w:szCs w:val="24"/>
          <w:lang w:eastAsia="ko-KR"/>
        </w:rPr>
        <w:t>1</w:t>
      </w:r>
      <w:r w:rsidR="00A102E5">
        <w:rPr>
          <w:rFonts w:cs="Arial"/>
          <w:b/>
          <w:i/>
          <w:noProof/>
          <w:color w:val="000000"/>
          <w:sz w:val="24"/>
          <w:szCs w:val="24"/>
          <w:lang w:eastAsia="ko-KR"/>
        </w:rPr>
        <w:t>76</w:t>
      </w:r>
      <w:r w:rsidR="00CB46DF">
        <w:rPr>
          <w:rFonts w:cs="Arial"/>
          <w:b/>
          <w:i/>
          <w:noProof/>
          <w:color w:val="000000"/>
          <w:sz w:val="24"/>
          <w:szCs w:val="24"/>
          <w:lang w:eastAsia="ko-KR"/>
        </w:rPr>
        <w:t>8</w:t>
      </w:r>
      <w:r w:rsidR="006156D7">
        <w:rPr>
          <w:rFonts w:cs="Arial"/>
          <w:b/>
          <w:i/>
          <w:noProof/>
          <w:color w:val="000000"/>
          <w:sz w:val="24"/>
          <w:szCs w:val="24"/>
          <w:lang w:eastAsia="ko-KR"/>
        </w:rPr>
        <w:t>9</w:t>
      </w:r>
    </w:p>
    <w:p w:rsidR="00611D3F" w:rsidRPr="00F72772" w:rsidRDefault="0091219E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Prague</w:t>
      </w:r>
      <w:r w:rsidR="00A3256C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 w:rsidR="00AF36D8">
        <w:rPr>
          <w:b/>
          <w:bCs/>
          <w:noProof/>
          <w:sz w:val="24"/>
          <w:szCs w:val="24"/>
          <w:lang w:eastAsia="ko-KR"/>
        </w:rPr>
        <w:t>Czech Republic</w:t>
      </w:r>
      <w:r w:rsidR="004E6679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 w:rsidR="00AF36D8">
        <w:rPr>
          <w:rFonts w:cs="Arial"/>
          <w:b/>
          <w:noProof/>
          <w:color w:val="000000"/>
          <w:sz w:val="24"/>
          <w:szCs w:val="24"/>
          <w:lang w:eastAsia="ko-KR"/>
        </w:rPr>
        <w:t>9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– </w:t>
      </w:r>
      <w:r w:rsidR="00AF36D8">
        <w:rPr>
          <w:rFonts w:cs="Arial"/>
          <w:b/>
          <w:noProof/>
          <w:color w:val="000000"/>
          <w:sz w:val="24"/>
          <w:szCs w:val="24"/>
          <w:lang w:eastAsia="ko-KR"/>
        </w:rPr>
        <w:t>13rd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</w:t>
      </w:r>
      <w:r w:rsidR="00AF36D8">
        <w:rPr>
          <w:b/>
          <w:bCs/>
          <w:noProof/>
          <w:sz w:val="24"/>
          <w:szCs w:val="24"/>
          <w:lang w:eastAsia="ko-KR"/>
        </w:rPr>
        <w:t>October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F1DEB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AF36D8">
        <w:rPr>
          <w:rFonts w:ascii="Arial" w:eastAsia="맑은 고딕" w:hAnsi="Arial" w:cs="Arial"/>
          <w:sz w:val="24"/>
          <w:szCs w:val="24"/>
          <w:lang w:eastAsia="ko-KR"/>
        </w:rPr>
        <w:t>7</w:t>
      </w:r>
      <w:r w:rsidR="00954FBE">
        <w:rPr>
          <w:rFonts w:ascii="Arial" w:eastAsia="맑은 고딕" w:hAnsi="Arial" w:cs="Arial"/>
          <w:sz w:val="24"/>
          <w:szCs w:val="24"/>
          <w:lang w:eastAsia="ko-KR"/>
        </w:rPr>
        <w:t>.4.2.</w:t>
      </w:r>
      <w:r w:rsidR="005C6FFD">
        <w:rPr>
          <w:rFonts w:ascii="Arial" w:eastAsia="맑은 고딕" w:hAnsi="Arial" w:cs="Arial"/>
          <w:sz w:val="24"/>
          <w:szCs w:val="24"/>
          <w:lang w:eastAsia="ko-KR"/>
        </w:rPr>
        <w:t>3</w:t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5C6FFD">
        <w:rPr>
          <w:rFonts w:ascii="Arial" w:eastAsia="맑은 고딕" w:hAnsi="Arial" w:cs="Arial"/>
          <w:sz w:val="24"/>
          <w:szCs w:val="24"/>
          <w:lang w:eastAsia="ko-KR"/>
        </w:rPr>
        <w:t>Polar Code Construction for Short UCI</w:t>
      </w:r>
    </w:p>
    <w:p w:rsidR="00611D3F" w:rsidRPr="00393D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:rsidR="00B26096" w:rsidRPr="002519C7" w:rsidRDefault="00B26096" w:rsidP="00D16929">
      <w:pPr>
        <w:ind w:firstLineChars="100" w:firstLine="200"/>
        <w:jc w:val="both"/>
        <w:rPr>
          <w:rFonts w:eastAsia="맑은 고딕"/>
          <w:lang w:eastAsia="ko-KR"/>
        </w:rPr>
      </w:pPr>
      <w:r w:rsidRPr="002519C7">
        <w:rPr>
          <w:rFonts w:eastAsia="맑은 고딕"/>
          <w:lang w:eastAsia="ko-KR"/>
        </w:rPr>
        <w:t>I</w:t>
      </w:r>
      <w:r w:rsidRPr="002519C7">
        <w:rPr>
          <w:rFonts w:eastAsia="맑은 고딕" w:hint="eastAsia"/>
          <w:lang w:eastAsia="ko-KR"/>
        </w:rPr>
        <w:t xml:space="preserve">n </w:t>
      </w:r>
      <w:r w:rsidR="0031352C">
        <w:rPr>
          <w:rFonts w:eastAsia="맑은 고딕"/>
          <w:lang w:eastAsia="ko-KR"/>
        </w:rPr>
        <w:t xml:space="preserve">RAN-1 </w:t>
      </w:r>
      <w:r w:rsidR="009E19E3">
        <w:rPr>
          <w:rFonts w:eastAsia="맑은 고딕"/>
          <w:lang w:eastAsia="ko-KR"/>
        </w:rPr>
        <w:t>NR ad-hoc</w:t>
      </w:r>
      <w:r w:rsidRPr="002519C7">
        <w:rPr>
          <w:rFonts w:eastAsia="맑은 고딕"/>
          <w:lang w:eastAsia="ko-KR"/>
        </w:rPr>
        <w:t xml:space="preserve"> meeting</w:t>
      </w:r>
      <w:r w:rsidR="00C97106">
        <w:rPr>
          <w:rFonts w:eastAsia="맑은 고딕"/>
          <w:lang w:eastAsia="ko-KR"/>
        </w:rPr>
        <w:t xml:space="preserve"> </w:t>
      </w:r>
      <w:r w:rsidR="009E19E3">
        <w:rPr>
          <w:rFonts w:eastAsia="맑은 고딕"/>
          <w:lang w:eastAsia="ko-KR"/>
        </w:rPr>
        <w:t xml:space="preserve">in September </w:t>
      </w:r>
      <w:r w:rsidR="00C97106">
        <w:rPr>
          <w:rFonts w:eastAsia="맑은 고딕"/>
          <w:lang w:eastAsia="ko-KR"/>
        </w:rPr>
        <w:t>[1]</w:t>
      </w:r>
      <w:r w:rsidRPr="002519C7">
        <w:rPr>
          <w:rFonts w:eastAsia="맑은 고딕"/>
          <w:lang w:eastAsia="ko-KR"/>
        </w:rPr>
        <w:t xml:space="preserve">, </w:t>
      </w:r>
      <w:r w:rsidR="00326165">
        <w:rPr>
          <w:rFonts w:eastAsia="맑은 고딕"/>
          <w:lang w:eastAsia="ko-KR"/>
        </w:rPr>
        <w:t xml:space="preserve">we had </w:t>
      </w:r>
      <w:r w:rsidR="007A40F2">
        <w:rPr>
          <w:rFonts w:eastAsia="맑은 고딕"/>
          <w:lang w:eastAsia="ko-KR"/>
        </w:rPr>
        <w:t>a</w:t>
      </w:r>
      <w:r w:rsidR="009E19E3">
        <w:rPr>
          <w:rFonts w:eastAsia="맑은 고딕"/>
          <w:lang w:eastAsia="ko-KR"/>
        </w:rPr>
        <w:t>n</w:t>
      </w:r>
      <w:r w:rsidR="007A40F2">
        <w:rPr>
          <w:rFonts w:eastAsia="맑은 고딕"/>
          <w:lang w:eastAsia="ko-KR"/>
        </w:rPr>
        <w:t xml:space="preserve"> </w:t>
      </w:r>
      <w:r w:rsidR="009E19E3">
        <w:rPr>
          <w:rFonts w:eastAsia="맑은 고딕"/>
          <w:lang w:eastAsia="ko-KR"/>
        </w:rPr>
        <w:t>agreement</w:t>
      </w:r>
      <w:r w:rsidR="00326165">
        <w:rPr>
          <w:rFonts w:eastAsia="맑은 고딕"/>
          <w:lang w:eastAsia="ko-KR"/>
        </w:rPr>
        <w:t xml:space="preserve"> on </w:t>
      </w:r>
      <w:r w:rsidR="009E19E3">
        <w:rPr>
          <w:rFonts w:eastAsia="맑은 고딕"/>
          <w:lang w:eastAsia="ko-KR"/>
        </w:rPr>
        <w:t>up</w:t>
      </w:r>
      <w:r w:rsidR="00326165">
        <w:rPr>
          <w:rFonts w:eastAsia="맑은 고딕"/>
          <w:lang w:eastAsia="ko-KR"/>
        </w:rPr>
        <w:t>link polar code construction</w:t>
      </w:r>
      <w:r w:rsidR="00AB2D27">
        <w:rPr>
          <w:rFonts w:eastAsia="맑은 고딕"/>
          <w:lang w:eastAsia="ko-KR"/>
        </w:rPr>
        <w:t xml:space="preserve"> as following</w:t>
      </w:r>
      <w:r w:rsidR="006D2F15">
        <w:rPr>
          <w:rFonts w:eastAsia="맑은 고딕"/>
          <w:lang w:eastAsia="ko-KR"/>
        </w:rPr>
        <w:t>:</w:t>
      </w:r>
      <w:r w:rsidR="006F513D">
        <w:rPr>
          <w:rFonts w:eastAsia="맑은 고딕"/>
          <w:lang w:eastAsia="ko-KR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6096" w:rsidTr="002F1F5D">
        <w:tc>
          <w:tcPr>
            <w:tcW w:w="9837" w:type="dxa"/>
          </w:tcPr>
          <w:p w:rsidR="00040809" w:rsidRPr="00E35007" w:rsidRDefault="00B26096" w:rsidP="00040809">
            <w:pPr>
              <w:spacing w:after="0"/>
              <w:rPr>
                <w:b/>
                <w:highlight w:val="green"/>
                <w:u w:val="single"/>
                <w:lang w:eastAsia="x-none"/>
              </w:rPr>
            </w:pPr>
            <w:r>
              <w:rPr>
                <w:b/>
                <w:highlight w:val="green"/>
                <w:u w:val="single"/>
                <w:lang w:eastAsia="ja-JP"/>
              </w:rPr>
              <w:br/>
            </w:r>
            <w:bookmarkStart w:id="2" w:name="OLE_LINK7"/>
            <w:r w:rsidR="00040809" w:rsidRPr="00E35007">
              <w:rPr>
                <w:b/>
                <w:highlight w:val="green"/>
                <w:u w:val="single"/>
                <w:lang w:eastAsia="x-none"/>
              </w:rPr>
              <w:t xml:space="preserve">Agreement: </w:t>
            </w:r>
          </w:p>
          <w:p w:rsidR="00040809" w:rsidRDefault="00040809" w:rsidP="00040809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 xml:space="preserve">Confirm Working Assumption that CRC bits are attached as a block to the end of the information bits. </w:t>
            </w:r>
            <w:r w:rsidRPr="000E4CE4">
              <w:rPr>
                <w:color w:val="000000"/>
              </w:rPr>
              <w:t xml:space="preserve"> </w:t>
            </w:r>
          </w:p>
          <w:p w:rsidR="00040809" w:rsidRDefault="00040809" w:rsidP="00040809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/>
              </w:rPr>
            </w:pPr>
            <w:r>
              <w:rPr>
                <w:color w:val="000000"/>
              </w:rPr>
              <w:t>At least L</w:t>
            </w:r>
            <w:r w:rsidRPr="00B84B72">
              <w:rPr>
                <w:color w:val="000000"/>
                <w:vertAlign w:val="subscript"/>
              </w:rPr>
              <w:t>CRC</w:t>
            </w:r>
            <w:r>
              <w:rPr>
                <w:color w:val="000000"/>
              </w:rPr>
              <w:t xml:space="preserve">=11 is supported, with the following polynomial: </w:t>
            </w:r>
            <w:r w:rsidRPr="001E1AF8">
              <w:rPr>
                <w:i/>
              </w:rPr>
              <w:t>D</w:t>
            </w:r>
            <w:r w:rsidRPr="001E1AF8">
              <w:rPr>
                <w:i/>
                <w:vertAlign w:val="superscript"/>
              </w:rPr>
              <w:t>11</w:t>
            </w:r>
            <w:r w:rsidRPr="001E1AF8">
              <w:rPr>
                <w:i/>
              </w:rPr>
              <w:t>+ D</w:t>
            </w:r>
            <w:r w:rsidRPr="001E1AF8">
              <w:rPr>
                <w:i/>
                <w:vertAlign w:val="superscript"/>
              </w:rPr>
              <w:t>10</w:t>
            </w:r>
            <w:r>
              <w:rPr>
                <w:i/>
              </w:rPr>
              <w:t>+</w:t>
            </w:r>
            <w:r w:rsidRPr="001E1AF8">
              <w:rPr>
                <w:i/>
              </w:rPr>
              <w:t xml:space="preserve"> D</w:t>
            </w:r>
            <w:r w:rsidRPr="001E1AF8">
              <w:rPr>
                <w:i/>
                <w:vertAlign w:val="superscript"/>
              </w:rPr>
              <w:t>9</w:t>
            </w:r>
            <w:r w:rsidRPr="001E1AF8">
              <w:rPr>
                <w:i/>
              </w:rPr>
              <w:t>+ D</w:t>
            </w:r>
            <w:r w:rsidRPr="001E1AF8">
              <w:rPr>
                <w:i/>
                <w:vertAlign w:val="superscript"/>
              </w:rPr>
              <w:t>5</w:t>
            </w:r>
            <w:r w:rsidRPr="001E1AF8">
              <w:rPr>
                <w:i/>
              </w:rPr>
              <w:t>+ 1</w:t>
            </w:r>
          </w:p>
          <w:p w:rsidR="00040809" w:rsidRPr="00F10989" w:rsidRDefault="00040809" w:rsidP="00040809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Range of K values for CRC11 is FFS</w:t>
            </w:r>
          </w:p>
          <w:p w:rsidR="00040809" w:rsidRDefault="00040809" w:rsidP="00040809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 xml:space="preserve">Which other CRC lengths and associated K values are also supported is FFS. </w:t>
            </w:r>
          </w:p>
          <w:p w:rsidR="00040809" w:rsidRDefault="00040809" w:rsidP="00040809">
            <w:pPr>
              <w:spacing w:after="0"/>
              <w:rPr>
                <w:color w:val="000000"/>
              </w:rPr>
            </w:pPr>
          </w:p>
          <w:p w:rsidR="00040809" w:rsidRPr="008B41EF" w:rsidRDefault="00040809" w:rsidP="00040809">
            <w:pPr>
              <w:spacing w:after="0"/>
              <w:rPr>
                <w:b/>
                <w:color w:val="000000"/>
                <w:u w:val="single"/>
              </w:rPr>
            </w:pPr>
            <w:r w:rsidRPr="008B41EF">
              <w:rPr>
                <w:b/>
                <w:color w:val="000000"/>
                <w:u w:val="single"/>
              </w:rPr>
              <w:t>Next steps:</w:t>
            </w:r>
          </w:p>
          <w:p w:rsidR="00040809" w:rsidRDefault="00040809" w:rsidP="00040809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After n</w:t>
            </w:r>
            <w:r w:rsidRPr="00B84B72">
              <w:rPr>
                <w:color w:val="000000"/>
                <w:vertAlign w:val="subscript"/>
              </w:rPr>
              <w:t>FAR</w:t>
            </w:r>
            <w:r>
              <w:rPr>
                <w:color w:val="000000"/>
              </w:rPr>
              <w:t xml:space="preserve"> values are decided, the complete set of supported CRC polynomials will be selected, preferably at RAN1#90bis. </w:t>
            </w:r>
          </w:p>
          <w:p w:rsidR="00040809" w:rsidRPr="000E4CE4" w:rsidRDefault="00040809" w:rsidP="00040809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E4CE4">
              <w:rPr>
                <w:color w:val="000000"/>
              </w:rPr>
              <w:t>FFS whether the n</w:t>
            </w:r>
            <w:r w:rsidRPr="00B84B72">
              <w:rPr>
                <w:color w:val="000000"/>
                <w:vertAlign w:val="subscript"/>
              </w:rPr>
              <w:t>FAR</w:t>
            </w:r>
            <w:r w:rsidRPr="000E4CE4">
              <w:rPr>
                <w:color w:val="000000"/>
              </w:rPr>
              <w:t xml:space="preserve"> value should be dependent on the UCI contents and payload size.</w:t>
            </w:r>
          </w:p>
          <w:p w:rsidR="00040809" w:rsidRPr="000E4CE4" w:rsidRDefault="00040809" w:rsidP="00040809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 w:rsidRPr="000E4CE4">
              <w:rPr>
                <w:color w:val="000000"/>
              </w:rPr>
              <w:t>FFS whether same n</w:t>
            </w:r>
            <w:r w:rsidRPr="00B84B72">
              <w:rPr>
                <w:color w:val="000000"/>
                <w:vertAlign w:val="subscript"/>
              </w:rPr>
              <w:t>FAR</w:t>
            </w:r>
            <w:r w:rsidRPr="000E4CE4">
              <w:rPr>
                <w:color w:val="000000"/>
              </w:rPr>
              <w:t xml:space="preserve"> value is applied to UCI on PUCCH and PUSCH.</w:t>
            </w:r>
          </w:p>
          <w:p w:rsidR="00040809" w:rsidRPr="00A76B90" w:rsidRDefault="00040809" w:rsidP="00040809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Only t</w:t>
            </w:r>
            <w:r w:rsidRPr="000E4CE4">
              <w:rPr>
                <w:color w:val="000000"/>
              </w:rPr>
              <w:t xml:space="preserve">he CRC polynomials listed in </w:t>
            </w:r>
            <w:r w:rsidRPr="000E4CE4">
              <w:rPr>
                <w:rFonts w:hint="eastAsia"/>
                <w:color w:val="000000"/>
              </w:rPr>
              <w:t xml:space="preserve">the </w:t>
            </w:r>
            <w:r w:rsidRPr="000E4CE4">
              <w:rPr>
                <w:color w:val="000000"/>
              </w:rPr>
              <w:t xml:space="preserve">Table </w:t>
            </w:r>
            <w:r w:rsidRPr="000E4CE4">
              <w:rPr>
                <w:rFonts w:hint="eastAsia"/>
                <w:color w:val="000000"/>
              </w:rPr>
              <w:t>below</w:t>
            </w:r>
            <w:r w:rsidRPr="000E4CE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are</w:t>
            </w:r>
            <w:r w:rsidRPr="000E4CE4">
              <w:rPr>
                <w:color w:val="000000"/>
              </w:rPr>
              <w:t xml:space="preserve"> candidates</w:t>
            </w:r>
            <w:r>
              <w:rPr>
                <w:color w:val="000000"/>
              </w:rPr>
              <w:t>:</w:t>
            </w:r>
            <w:r w:rsidRPr="00A76B90">
              <w:rPr>
                <w:color w:val="000000"/>
              </w:rPr>
              <w:t xml:space="preserve"> </w:t>
            </w:r>
          </w:p>
          <w:bookmarkEnd w:id="2"/>
          <w:p w:rsidR="00E723F4" w:rsidRDefault="00E723F4" w:rsidP="000408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</w:p>
          <w:p w:rsidR="00040809" w:rsidRDefault="00040809" w:rsidP="000408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040809">
              <w:rPr>
                <w:noProof/>
                <w:lang w:val="en-US" w:eastAsia="ko-KR"/>
              </w:rPr>
              <w:drawing>
                <wp:inline distT="0" distB="0" distL="0" distR="0" wp14:anchorId="3218891D" wp14:editId="2412B35F">
                  <wp:extent cx="6120765" cy="1917700"/>
                  <wp:effectExtent l="0" t="0" r="0" b="0"/>
                  <wp:docPr id="13" name="그림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D8D29D0-9E21-4A79-861E-F2A3A9BE920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그림 12">
                            <a:extLst>
                              <a:ext uri="{FF2B5EF4-FFF2-40B4-BE49-F238E27FC236}">
                                <a16:creationId xmlns:a16="http://schemas.microsoft.com/office/drawing/2014/main" id="{5D8D29D0-9E21-4A79-861E-F2A3A9BE920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91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6096" w:rsidRPr="00E723F4" w:rsidRDefault="00B26096" w:rsidP="00D169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</w:p>
        </w:tc>
      </w:tr>
    </w:tbl>
    <w:p w:rsidR="00B26096" w:rsidRDefault="00B26096" w:rsidP="00D16929">
      <w:pPr>
        <w:jc w:val="both"/>
        <w:rPr>
          <w:rFonts w:eastAsia="맑은 고딕"/>
          <w:color w:val="FF0000"/>
          <w:lang w:eastAsia="ko-KR"/>
        </w:rPr>
      </w:pPr>
    </w:p>
    <w:p w:rsidR="00630DCB" w:rsidRDefault="00630DCB" w:rsidP="00841D40">
      <w:pPr>
        <w:pStyle w:val="af3"/>
        <w:spacing w:line="288" w:lineRule="auto"/>
        <w:ind w:firstLineChars="100" w:firstLine="240"/>
        <w:jc w:val="both"/>
        <w:rPr>
          <w:rFonts w:eastAsia="맑은 고딕"/>
        </w:rPr>
      </w:pPr>
    </w:p>
    <w:p w:rsidR="003E6026" w:rsidRDefault="003E6026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:rsidR="00466AE0" w:rsidRDefault="00446E26" w:rsidP="00D16929">
      <w:pPr>
        <w:pStyle w:val="1"/>
      </w:pPr>
      <w:r w:rsidRPr="0020272C">
        <w:lastRenderedPageBreak/>
        <w:t>2</w:t>
      </w:r>
      <w:r w:rsidR="00800A70" w:rsidRPr="0020272C">
        <w:t>.</w:t>
      </w:r>
      <w:r w:rsidR="00ED11F8" w:rsidRPr="0020272C">
        <w:t xml:space="preserve"> </w:t>
      </w:r>
      <w:r w:rsidR="00962F72">
        <w:t>U</w:t>
      </w:r>
      <w:r w:rsidR="00233E42">
        <w:t xml:space="preserve">L </w:t>
      </w:r>
      <w:r w:rsidR="00962F72">
        <w:t xml:space="preserve">Polar </w:t>
      </w:r>
      <w:r w:rsidR="00233E42">
        <w:t>Code Construction</w:t>
      </w:r>
    </w:p>
    <w:p w:rsidR="00620EA6" w:rsidRDefault="00C93582" w:rsidP="00AC383B">
      <w:pPr>
        <w:pStyle w:val="af3"/>
        <w:spacing w:before="180" w:beforeAutospacing="0" w:after="0" w:afterAutospacing="0"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In this contribution</w:t>
      </w:r>
      <w:r w:rsidR="00620EA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we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use</w:t>
      </w:r>
      <w:r w:rsidR="00620EA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some </w:t>
      </w:r>
      <w:r w:rsidR="00620EA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basic notations for polar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coding chain as follow</w:t>
      </w:r>
      <w:r w:rsidR="00E2790C">
        <w:rPr>
          <w:rFonts w:ascii="Times New Roman" w:eastAsia="맑은 고딕" w:hAnsi="Times New Roman" w:cs="Times New Roman"/>
          <w:sz w:val="20"/>
          <w:szCs w:val="20"/>
          <w:lang w:val="en-GB"/>
        </w:rPr>
        <w:t>ing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s:</w:t>
      </w:r>
    </w:p>
    <w:p w:rsidR="00620EA6" w:rsidRDefault="00620EA6" w:rsidP="00AC383B">
      <w:pPr>
        <w:pStyle w:val="af3"/>
        <w:spacing w:before="180" w:beforeAutospacing="0" w:after="0" w:afterAutospacing="0"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bookmarkStart w:id="3" w:name="_Hlk485716767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information bits excluding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4" w:name="OLE_LINK10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bookmarkEnd w:id="4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desired code rates </w:t>
      </w:r>
      <w:r w:rsidR="005D618A">
        <w:rPr>
          <w:rFonts w:ascii="Times New Roman" w:eastAsia="맑은 고딕" w:hAnsi="Times New Roman" w:cs="Times New Roman"/>
          <w:sz w:val="20"/>
          <w:szCs w:val="20"/>
          <w:lang w:val="en-GB"/>
        </w:rPr>
        <w:t>(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R=(K+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)/M</m:t>
        </m:r>
      </m:oMath>
      <w:r w:rsidR="005D618A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number of codeword bits (</w:t>
      </w:r>
      <w:bookmarkStart w:id="5" w:name="OLE_LINK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(K+</m:t>
            </m:r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CRC</m:t>
                </m:r>
              </m:sub>
            </m:s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)/R</m:t>
            </m:r>
          </m:e>
        </m:d>
      </m:oMath>
      <w:bookmarkEnd w:id="5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mother polar code size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list size of successive-cancellation list (SCL) decoder </w:t>
      </w:r>
      <w:bookmarkEnd w:id="3"/>
    </w:p>
    <w:p w:rsidR="00DA6580" w:rsidRDefault="00B22A59" w:rsidP="00AC383B">
      <w:pPr>
        <w:pStyle w:val="af3"/>
        <w:keepNext/>
        <w:spacing w:before="180" w:beforeAutospacing="0" w:after="0" w:afterAutospacing="0" w:line="288" w:lineRule="auto"/>
        <w:jc w:val="center"/>
      </w:pPr>
      <w:r>
        <w:rPr>
          <w:noProof/>
        </w:rPr>
        <w:drawing>
          <wp:inline distT="0" distB="0" distL="0" distR="0" wp14:anchorId="60CDF7E2">
            <wp:extent cx="5400000" cy="2684721"/>
            <wp:effectExtent l="0" t="0" r="0" b="190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6847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6580" w:rsidRPr="00FC2E30" w:rsidRDefault="00DA6580" w:rsidP="00AC383B">
      <w:pPr>
        <w:pStyle w:val="af"/>
        <w:spacing w:before="180" w:after="0" w:line="288" w:lineRule="auto"/>
        <w:jc w:val="center"/>
        <w:rPr>
          <w:rFonts w:ascii="Times New Roman" w:eastAsia="맑은 고딕" w:hAnsi="Times New Roman"/>
          <w:b w:val="0"/>
        </w:rPr>
      </w:pPr>
      <w:r w:rsidRPr="00FC2E30">
        <w:rPr>
          <w:rFonts w:ascii="Times New Roman" w:hAnsi="Times New Roman"/>
          <w:b w:val="0"/>
        </w:rPr>
        <w:t xml:space="preserve">Figure </w:t>
      </w:r>
      <w:r w:rsidRPr="00FC2E30">
        <w:rPr>
          <w:rFonts w:ascii="Times New Roman" w:hAnsi="Times New Roman"/>
          <w:b w:val="0"/>
        </w:rPr>
        <w:fldChar w:fldCharType="begin"/>
      </w:r>
      <w:r w:rsidRPr="00FC2E30">
        <w:rPr>
          <w:rFonts w:ascii="Times New Roman" w:hAnsi="Times New Roman"/>
          <w:b w:val="0"/>
        </w:rPr>
        <w:instrText xml:space="preserve"> SEQ Figure \* ARABIC </w:instrText>
      </w:r>
      <w:r w:rsidRPr="00FC2E30">
        <w:rPr>
          <w:rFonts w:ascii="Times New Roman" w:hAnsi="Times New Roman"/>
          <w:b w:val="0"/>
        </w:rPr>
        <w:fldChar w:fldCharType="separate"/>
      </w:r>
      <w:r w:rsidR="009A7E4A">
        <w:rPr>
          <w:rFonts w:ascii="Times New Roman" w:hAnsi="Times New Roman"/>
          <w:b w:val="0"/>
          <w:noProof/>
        </w:rPr>
        <w:t>1</w:t>
      </w:r>
      <w:r w:rsidRPr="00FC2E30">
        <w:rPr>
          <w:rFonts w:ascii="Times New Roman" w:hAnsi="Times New Roman"/>
          <w:b w:val="0"/>
        </w:rPr>
        <w:fldChar w:fldCharType="end"/>
      </w:r>
      <w:r w:rsidRPr="00FC2E30">
        <w:rPr>
          <w:rFonts w:ascii="Times New Roman" w:hAnsi="Times New Roman"/>
          <w:b w:val="0"/>
        </w:rPr>
        <w:t xml:space="preserve">  Channel coding schemes for NR uplink control channel</w:t>
      </w:r>
    </w:p>
    <w:p w:rsidR="002E7817" w:rsidRPr="00354C6C" w:rsidRDefault="002E7817" w:rsidP="00AC383B">
      <w:pPr>
        <w:pStyle w:val="af3"/>
        <w:spacing w:before="180" w:beforeAutospacing="0" w:after="0" w:afterAutospacing="0"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Fig. 1 summarizes channel coding schemes for </w:t>
      </w:r>
      <w:r w:rsidR="0082612A">
        <w:rPr>
          <w:rFonts w:ascii="Times New Roman" w:eastAsia="맑은 고딕" w:hAnsi="Times New Roman" w:cs="Times New Roman"/>
          <w:sz w:val="20"/>
          <w:szCs w:val="20"/>
          <w:lang w:val="en-GB"/>
        </w:rPr>
        <w:t>NR uplink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control channels. According to the agreement in RAN1 discussion,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for </w:t>
      </w:r>
      <m:oMath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1≤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≤11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repetition,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(3, 2)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simplex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code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and LTE-RM code are used.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For </w:t>
      </w:r>
      <w:bookmarkStart w:id="6" w:name="OLE_LINK6"/>
      <w:bookmarkStart w:id="7" w:name="OLE_LINK8"/>
      <m:oMath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12≤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≤22-</m:t>
        </m:r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FAR,1</m:t>
            </m:r>
          </m:sub>
        </m:sSub>
      </m:oMath>
      <w:bookmarkEnd w:id="6"/>
      <w:bookmarkEnd w:id="7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CRC and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parity-check (PC)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precoded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polar codes</w:t>
      </w:r>
      <w:r w:rsidR="007E4C79">
        <w:rPr>
          <w:rFonts w:ascii="Times New Roman" w:eastAsia="맑은 고딕" w:hAnsi="Times New Roman" w:cs="Times New Roman"/>
          <w:sz w:val="20"/>
          <w:szCs w:val="20"/>
          <w:lang w:val="en-GB"/>
        </w:rPr>
        <w:t>, CA-PC polar codes,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are used to encode control information</w:t>
      </w:r>
      <w:r w:rsidR="00FA55D9">
        <w:rPr>
          <w:rFonts w:ascii="Times New Roman" w:eastAsia="맑은 고딕" w:hAnsi="Times New Roman" w:cs="Times New Roman"/>
          <w:sz w:val="20"/>
          <w:szCs w:val="20"/>
          <w:lang w:val="en-GB"/>
        </w:rPr>
        <w:t>. T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he number of CRC bits and PC bits are </w:t>
      </w:r>
      <w:bookmarkStart w:id="8" w:name="OLE_LINK5"/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FAR,1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+3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bookmarkEnd w:id="8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and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3, respectively</w:t>
      </w:r>
      <w:r w:rsidR="00BC45A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the total number of assistance bits for PC-CA polar codes is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FAR,1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+6</m:t>
        </m:r>
      </m:oMath>
      <w:r w:rsidR="00BC45A2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BC45A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For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&gt;22-</m:t>
        </m:r>
        <w:bookmarkStart w:id="9" w:name="OLE_LINK3"/>
        <w:bookmarkStart w:id="10" w:name="OLE_LINK4"/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FAR,1</m:t>
            </m:r>
          </m:sub>
        </m:sSub>
      </m:oMath>
      <w:bookmarkEnd w:id="9"/>
      <w:bookmarkEnd w:id="10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CRC precoded polar codes, </w:t>
      </w:r>
      <w:r w:rsidRPr="0066488C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i.e.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CA-polar codes, are employed, </w:t>
      </w:r>
      <w:r w:rsidR="000B3AB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where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FAR,1</m:t>
            </m:r>
          </m:sub>
        </m:sSub>
      </m:oMath>
      <w:r w:rsidR="000B3AB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associated with PC-CA polar code construction.</w:t>
      </w:r>
      <w:r w:rsidR="00354C6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CA-polar code, a CRC code of size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FAR,2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+3</m:t>
        </m:r>
      </m:oMath>
      <w:r w:rsidR="00354C6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used. </w:t>
      </w:r>
    </w:p>
    <w:p w:rsidR="005D7743" w:rsidRDefault="005D7743" w:rsidP="00AC383B">
      <w:pPr>
        <w:pStyle w:val="af3"/>
        <w:spacing w:before="180" w:beforeAutospacing="0" w:after="0" w:afterAutospacing="0"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As agreed in [1], at least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=11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is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supported, and it is reasonable to consider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=11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for the range of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for CA-polar codes.</w:t>
      </w:r>
      <w:r w:rsidR="00D916F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A53A7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LTE, 8-bit CRC is used when UCI </w:t>
      </w:r>
      <w:r w:rsidR="00B22A5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&gt;22</m:t>
        </m:r>
      </m:oMath>
      <w:r w:rsidR="00B22A5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A53A7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encoded by tail-biting convolutional codes (TBCCs), and it achieve the error detection capability of </w:t>
      </w:r>
      <w:r w:rsidR="00BD29A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8-bits </w:t>
      </w:r>
      <w:r w:rsidR="00A53A7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since no hypothesis check is needed in general </w:t>
      </w:r>
      <w:r w:rsidR="00F13D8A">
        <w:rPr>
          <w:rFonts w:ascii="Times New Roman" w:eastAsia="맑은 고딕" w:hAnsi="Times New Roman" w:cs="Times New Roman"/>
          <w:sz w:val="20"/>
          <w:szCs w:val="20"/>
          <w:lang w:val="en-GB"/>
        </w:rPr>
        <w:t>TBCC</w:t>
      </w:r>
      <w:r w:rsidR="00A53A7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decoding.</w:t>
      </w:r>
      <w:r w:rsidR="00B22A5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To achieve </w:t>
      </w:r>
      <w:r w:rsidR="000A221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same level of error detection as in LTE TBCC, </w:t>
      </w:r>
      <w:r w:rsidR="003D546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(8+3)-CRC bits should be </w:t>
      </w:r>
      <w:r w:rsidR="00314819">
        <w:rPr>
          <w:rFonts w:ascii="Times New Roman" w:eastAsia="맑은 고딕" w:hAnsi="Times New Roman" w:cs="Times New Roman"/>
          <w:sz w:val="20"/>
          <w:szCs w:val="20"/>
          <w:lang w:val="en-GB"/>
        </w:rPr>
        <w:t>necessary</w:t>
      </w:r>
      <w:r w:rsidR="007D46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</w:t>
      </w:r>
      <w:r w:rsidR="006D2E9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7D46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baseline SCL decoder with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=8</m:t>
        </m:r>
      </m:oMath>
      <w:r w:rsidR="00314819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B22A5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AC383B" w:rsidRDefault="00BF062B" w:rsidP="00AC383B">
      <w:pPr>
        <w:pStyle w:val="af3"/>
        <w:spacing w:before="180" w:beforeAutospacing="0" w:after="0" w:afterAutospacing="0" w:line="288" w:lineRule="auto"/>
        <w:ind w:firstLineChars="100" w:firstLine="24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eastAsia="DengXian"/>
        </w:rPr>
        <w:tab/>
      </w:r>
      <w:r w:rsidR="00AC383B" w:rsidRPr="00AC383B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Proposal 1</w:t>
      </w:r>
      <w:r w:rsidR="00AC383B" w:rsidRPr="00AC383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AC383B" w:rsidRPr="00AC383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CA-polar codes (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≥22-</m:t>
        </m:r>
        <w:bookmarkStart w:id="11" w:name="OLE_LINK2"/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FAR,1</m:t>
            </m:r>
          </m:sub>
        </m:sSub>
      </m:oMath>
      <w:bookmarkEnd w:id="11"/>
      <w:r w:rsidR="00AC383B" w:rsidRPr="00AC383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),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=11</m:t>
        </m:r>
      </m:oMath>
      <w:r w:rsidR="00AC383B" w:rsidRPr="00AC383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should be consistently used to achieve the same error detection as in LTE TBCC.</w:t>
      </w:r>
      <w:r w:rsidR="0099729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It leads to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FAR,2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=8</m:t>
        </m:r>
      </m:oMath>
      <w:r w:rsidR="00265CA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</w:p>
    <w:p w:rsidR="00AC383B" w:rsidRDefault="00AC383B" w:rsidP="00AC383B">
      <w:pPr>
        <w:pStyle w:val="af3"/>
        <w:spacing w:before="180" w:beforeAutospacing="0" w:after="0" w:afterAutospacing="0"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A62B36" w:rsidRDefault="00712570" w:rsidP="00AC383B">
      <w:pPr>
        <w:pStyle w:val="af3"/>
        <w:spacing w:before="180" w:beforeAutospacing="0" w:after="0" w:afterAutospacing="0"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LTE dual-RM code is a good reference for PC-CA polar code construction, since target range of UCI size</w:t>
      </w:r>
      <w:r w:rsidR="00F96F1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25771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for both codes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</w:t>
      </w:r>
      <m:oMath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12≤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≤22-</m:t>
        </m:r>
        <w:bookmarkStart w:id="12" w:name="OLE_LINK9"/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FAR,1</m:t>
            </m:r>
          </m:sub>
        </m:sSub>
      </m:oMath>
      <w:bookmarkEnd w:id="12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E6788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E75198">
        <w:rPr>
          <w:rFonts w:ascii="Times New Roman" w:eastAsia="맑은 고딕" w:hAnsi="Times New Roman" w:cs="Times New Roman"/>
          <w:sz w:val="20"/>
          <w:szCs w:val="20"/>
          <w:lang w:val="en-GB"/>
        </w:rPr>
        <w:t>In</w:t>
      </w:r>
      <w:r w:rsidR="00F96F1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LTE dual-RM</w:t>
      </w:r>
      <w:r w:rsidR="00E7519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code construction</w:t>
      </w:r>
      <w:r w:rsidR="00F96F1C">
        <w:rPr>
          <w:rFonts w:ascii="Times New Roman" w:eastAsia="맑은 고딕" w:hAnsi="Times New Roman" w:cs="Times New Roman"/>
          <w:sz w:val="20"/>
          <w:szCs w:val="20"/>
          <w:lang w:val="en-GB"/>
        </w:rPr>
        <w:t>, no CRC code is attached</w:t>
      </w:r>
      <w:r w:rsidR="0025771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F96F1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since the RM code </w:t>
      </w:r>
      <w:r w:rsidR="00F32A6A">
        <w:rPr>
          <w:rFonts w:ascii="Times New Roman" w:eastAsia="맑은 고딕" w:hAnsi="Times New Roman" w:cs="Times New Roman"/>
          <w:sz w:val="20"/>
          <w:szCs w:val="20"/>
          <w:lang w:val="en-GB"/>
        </w:rPr>
        <w:t>itself</w:t>
      </w:r>
      <w:r w:rsidR="004A3B5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96F1C">
        <w:rPr>
          <w:rFonts w:ascii="Times New Roman" w:eastAsia="맑은 고딕" w:hAnsi="Times New Roman" w:cs="Times New Roman"/>
          <w:sz w:val="20"/>
          <w:szCs w:val="20"/>
          <w:lang w:val="en-GB"/>
        </w:rPr>
        <w:t>has inherent error detection capability</w:t>
      </w:r>
      <w:r w:rsidR="008C0BB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thank to its good minimum distance property</w:t>
      </w:r>
      <w:r w:rsidR="00F96F1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C35FA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It was shown in </w:t>
      </w:r>
      <w:r w:rsidR="00845AF2">
        <w:rPr>
          <w:rFonts w:ascii="Times New Roman" w:eastAsia="맑은 고딕" w:hAnsi="Times New Roman" w:cs="Times New Roman"/>
          <w:sz w:val="20"/>
          <w:szCs w:val="20"/>
          <w:lang w:val="en-GB"/>
        </w:rPr>
        <w:t>some studies</w:t>
      </w:r>
      <w:r w:rsidR="00C35FA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that</w:t>
      </w:r>
      <w:r w:rsidR="00845AF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LTE dual-RM code is able to achieve </w:t>
      </w:r>
      <w:r w:rsidR="00BB428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845AF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error detection capability </w:t>
      </w:r>
      <w:r w:rsidR="0084331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equivalent to </w:t>
      </w:r>
      <w:r w:rsidR="0002434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4 and </w:t>
      </w:r>
      <w:r w:rsidR="0084331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5-bit CRC </w:t>
      </w:r>
      <w:r w:rsidR="00A31BF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code </w:t>
      </w:r>
      <w:r w:rsidR="00845AF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by applying </w:t>
      </w:r>
      <w:r w:rsidR="0081677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some </w:t>
      </w:r>
      <w:r w:rsidR="00845AF2">
        <w:rPr>
          <w:rFonts w:ascii="Times New Roman" w:eastAsia="맑은 고딕" w:hAnsi="Times New Roman" w:cs="Times New Roman"/>
          <w:sz w:val="20"/>
          <w:szCs w:val="20"/>
          <w:lang w:val="en-GB"/>
        </w:rPr>
        <w:t>technique</w:t>
      </w:r>
      <w:r w:rsidR="00816770">
        <w:rPr>
          <w:rFonts w:ascii="Times New Roman" w:eastAsia="맑은 고딕" w:hAnsi="Times New Roman" w:cs="Times New Roman"/>
          <w:sz w:val="20"/>
          <w:szCs w:val="20"/>
          <w:lang w:val="en-GB"/>
        </w:rPr>
        <w:t>s based on Euclidean metric</w:t>
      </w:r>
      <w:r w:rsidR="0052442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</w:p>
    <w:p w:rsidR="008C0B38" w:rsidRDefault="00524426" w:rsidP="00AC383B">
      <w:pPr>
        <w:pStyle w:val="af3"/>
        <w:spacing w:before="180" w:beforeAutospacing="0" w:after="0" w:afterAutospacing="0"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t>On the other hand</w:t>
      </w:r>
      <w:r w:rsidR="00845AF2">
        <w:rPr>
          <w:rFonts w:ascii="Times New Roman" w:eastAsia="맑은 고딕" w:hAnsi="Times New Roman" w:cs="Times New Roman"/>
          <w:sz w:val="20"/>
          <w:szCs w:val="20"/>
          <w:lang w:val="en-GB"/>
        </w:rPr>
        <w:t>, it is not guaranteed that polar code achieve</w:t>
      </w:r>
      <w:r w:rsidR="00BC06ED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 w:rsidR="00845AF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similar level of error detection </w:t>
      </w:r>
      <w:r w:rsidR="00367BD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by implementation-based technique </w:t>
      </w:r>
      <w:r w:rsidR="00BC06ED">
        <w:rPr>
          <w:rFonts w:ascii="Times New Roman" w:eastAsia="맑은 고딕" w:hAnsi="Times New Roman" w:cs="Times New Roman"/>
          <w:sz w:val="20"/>
          <w:szCs w:val="20"/>
          <w:lang w:val="en-GB"/>
        </w:rPr>
        <w:t>due to its poor minimum distance property</w:t>
      </w:r>
      <w:r w:rsidR="007C6AB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[2]</w:t>
      </w:r>
      <w:r w:rsidR="00BC06ED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845AF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8C0B3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Generator matrices of both RM code and polar code are obtained by selecting rows from the same mother matrix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G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sSup>
          <m:s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⊗</m:t>
            </m:r>
            <m:func>
              <m:func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맑은 고딕" w:hAnsi="Cambria Math" w:cs="Times New Roman"/>
                        <w:i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log</m:t>
                    </m:r>
                  </m:e>
                  <m:sub>
                    <m: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2</m:t>
                    </m:r>
                    <m:ctrl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</m:ctrlPr>
                  </m:sub>
                </m:sSub>
              </m:fName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N</m:t>
                </m:r>
              </m:e>
            </m:func>
          </m:sup>
        </m:sSup>
      </m:oMath>
      <w:r w:rsidR="008C0B3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where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F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d>
          <m:dPr>
            <m:begChr m:val="["/>
            <m:endChr m:val="]"/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</m:ctrlPr>
              </m:mPr>
              <m:m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1</m:t>
                  </m:r>
                </m:e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1</m:t>
                  </m:r>
                </m:e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1</m:t>
                  </m:r>
                </m:e>
              </m:mr>
            </m:m>
          </m:e>
        </m:d>
      </m:oMath>
      <w:r w:rsidR="008C0B3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and </w:t>
      </w:r>
      <m:oMath>
        <m:sSup>
          <m:s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⊗n</m:t>
            </m:r>
          </m:sup>
        </m:sSup>
      </m:oMath>
      <w:r w:rsidR="008C0B3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8C0B3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</w:t>
      </w:r>
      <w:r w:rsidR="008C0B38" w:rsidRPr="008C0B38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n</w:t>
      </w:r>
      <w:r w:rsidR="008C0B3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-times recursive Kronecker product of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F</m:t>
        </m:r>
      </m:oMath>
      <w:r w:rsidR="008C0B3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RM code are constructed by selecting rows with </w:t>
      </w:r>
      <w:r w:rsidR="00C0537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 w:rsidR="008C0B38">
        <w:rPr>
          <w:rFonts w:ascii="Times New Roman" w:eastAsia="맑은 고딕" w:hAnsi="Times New Roman" w:cs="Times New Roman"/>
          <w:sz w:val="20"/>
          <w:szCs w:val="20"/>
          <w:lang w:val="en-GB"/>
        </w:rPr>
        <w:t>high</w:t>
      </w:r>
      <w:r w:rsidR="00C0537E">
        <w:rPr>
          <w:rFonts w:ascii="Times New Roman" w:eastAsia="맑은 고딕" w:hAnsi="Times New Roman" w:cs="Times New Roman"/>
          <w:sz w:val="20"/>
          <w:szCs w:val="20"/>
          <w:lang w:val="en-GB"/>
        </w:rPr>
        <w:t>est</w:t>
      </w:r>
      <w:r w:rsidR="008C0B3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Hamming weight from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G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sub>
        </m:sSub>
      </m:oMath>
      <w:r w:rsidR="003F375A">
        <w:rPr>
          <w:rFonts w:ascii="Times New Roman" w:eastAsia="맑은 고딕" w:hAnsi="Times New Roman" w:cs="Times New Roman"/>
          <w:sz w:val="20"/>
          <w:szCs w:val="20"/>
          <w:lang w:val="en-GB"/>
        </w:rPr>
        <w:t>, so distance among codewords is maximized. In addition, at the decoder, the optimal maximum a posteriori (MAP) estimation is generally considered. Thus, error detection can be efficiently achieved by some techniques based on Euclidean metric while maintaining error correction performance.</w:t>
      </w:r>
      <w:r w:rsidR="004D73D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On the other hand, </w:t>
      </w:r>
      <w:r w:rsidR="00E7734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generator matrix of a polar code is obtained by selecting rows with low Bhattacharyya parameter (or corresponding </w:t>
      </w:r>
      <w:r w:rsidR="005077B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reliability </w:t>
      </w:r>
      <w:r w:rsidR="00E77349">
        <w:rPr>
          <w:rFonts w:ascii="Times New Roman" w:eastAsia="맑은 고딕" w:hAnsi="Times New Roman" w:cs="Times New Roman"/>
          <w:sz w:val="20"/>
          <w:szCs w:val="20"/>
          <w:lang w:val="en-GB"/>
        </w:rPr>
        <w:t>metric)</w:t>
      </w:r>
      <w:r w:rsidR="00DA1AA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from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G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sub>
        </m:sSub>
      </m:oMath>
      <w:r w:rsidR="00DA1AA9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3F375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D7E02"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DA1AA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he </w:t>
      </w:r>
      <w:r w:rsidR="00DC320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codeword </w:t>
      </w:r>
      <w:r w:rsidR="00DA1AA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distance </w:t>
      </w:r>
      <w:r w:rsidR="002609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property </w:t>
      </w:r>
      <w:r w:rsidR="00DC320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polar codes </w:t>
      </w:r>
      <w:r w:rsidR="00DA1AA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is </w:t>
      </w:r>
      <w:r w:rsidR="00DC3200">
        <w:rPr>
          <w:rFonts w:ascii="Times New Roman" w:eastAsia="맑은 고딕" w:hAnsi="Times New Roman" w:cs="Times New Roman"/>
          <w:sz w:val="20"/>
          <w:szCs w:val="20"/>
          <w:lang w:val="en-GB"/>
        </w:rPr>
        <w:t>worse</w:t>
      </w:r>
      <w:r w:rsidR="00DA1AA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DC3200">
        <w:rPr>
          <w:rFonts w:ascii="Times New Roman" w:eastAsia="맑은 고딕" w:hAnsi="Times New Roman" w:cs="Times New Roman"/>
          <w:sz w:val="20"/>
          <w:szCs w:val="20"/>
          <w:lang w:val="en-GB"/>
        </w:rPr>
        <w:t>than</w:t>
      </w:r>
      <w:r w:rsidR="00DA1AA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9023A">
        <w:rPr>
          <w:rFonts w:ascii="Times New Roman" w:eastAsia="맑은 고딕" w:hAnsi="Times New Roman" w:cs="Times New Roman"/>
          <w:sz w:val="20"/>
          <w:szCs w:val="20"/>
          <w:lang w:val="en-GB"/>
        </w:rPr>
        <w:t>that of</w:t>
      </w:r>
      <w:r w:rsidR="00DA1AA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RM codes.</w:t>
      </w:r>
      <w:r w:rsidR="002B4B0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It is difficult for</w:t>
      </w:r>
      <w:r w:rsidR="0080568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SCL</w:t>
      </w:r>
      <w:r w:rsidR="002B4B0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polar decoder to distinguish codewords and non-codewords</w:t>
      </w:r>
      <w:r w:rsidR="007966F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since its poor minimum distance characteristics</w:t>
      </w:r>
      <w:r w:rsidR="002B4B0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that is the reason why </w:t>
      </w:r>
      <w:r w:rsidR="002D7E0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CRC code is always exploited along with polar code construction. </w:t>
      </w:r>
      <w:r w:rsidR="009B445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It is not guaranteed that the polar code itself achieves a proper level of error detection without </w:t>
      </w:r>
      <w:r w:rsidR="00D32DED">
        <w:rPr>
          <w:rFonts w:ascii="Times New Roman" w:eastAsia="맑은 고딕" w:hAnsi="Times New Roman" w:cs="Times New Roman"/>
          <w:sz w:val="20"/>
          <w:szCs w:val="20"/>
          <w:lang w:val="en-GB"/>
        </w:rPr>
        <w:t>BLER degradation</w:t>
      </w:r>
      <w:r w:rsidR="002E197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so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far,</m:t>
            </m:r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1</m:t>
            </m:r>
          </m:sub>
        </m:sSub>
      </m:oMath>
      <w:r w:rsidR="002E197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2E1974">
        <w:rPr>
          <w:rFonts w:ascii="Times New Roman" w:eastAsia="맑은 고딕" w:hAnsi="Times New Roman" w:cs="Times New Roman"/>
          <w:sz w:val="20"/>
          <w:szCs w:val="20"/>
          <w:lang w:val="en-GB"/>
        </w:rPr>
        <w:t>should not be 0.</w:t>
      </w:r>
      <w:r w:rsidR="009B445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0D6B6C" w:rsidRDefault="002B72B1" w:rsidP="00C95BDA">
      <w:pPr>
        <w:pStyle w:val="af3"/>
        <w:spacing w:before="180" w:beforeAutospacing="0" w:after="0" w:afterAutospacing="0" w:line="288" w:lineRule="auto"/>
        <w:ind w:firstLineChars="100" w:firstLine="200"/>
        <w:jc w:val="both"/>
        <w:rPr>
          <w:rFonts w:eastAsiaTheme="minorEastAsia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the next section, some simulation results are given to find proper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far,</m:t>
            </m:r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1</m:t>
            </m:r>
          </m:sub>
        </m:sSub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for PC-CA polar codes. </w:t>
      </w:r>
      <w:r w:rsidR="00C95BDA">
        <w:rPr>
          <w:rFonts w:ascii="Times New Roman" w:eastAsia="맑은 고딕" w:hAnsi="Times New Roman" w:cs="Times New Roman"/>
          <w:sz w:val="20"/>
          <w:szCs w:val="20"/>
          <w:lang w:val="en-GB"/>
        </w:rPr>
        <w:t>Both BLER and FAR</w:t>
      </w:r>
      <w:r w:rsidR="00C95BDA" w:rsidRPr="00C95BD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are </w:t>
      </w:r>
      <w:r w:rsidR="00C95BD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evaluated according to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="0036226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C95BDA">
        <w:rPr>
          <w:rFonts w:ascii="Times New Roman" w:eastAsia="맑은 고딕" w:hAnsi="Times New Roman" w:cs="Times New Roman"/>
          <w:sz w:val="20"/>
          <w:szCs w:val="20"/>
          <w:lang w:val="en-GB"/>
        </w:rPr>
        <w:t>in the agreement of RAN1 NR-AH3 [1]</w:t>
      </w:r>
      <w:r w:rsidR="00CA5848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:rsidR="000D6B6C" w:rsidRDefault="000D6B6C" w:rsidP="000D6B6C">
      <w:pPr>
        <w:pStyle w:val="af3"/>
        <w:spacing w:before="120" w:beforeAutospacing="0" w:after="120" w:afterAutospacing="0" w:line="288" w:lineRule="auto"/>
        <w:jc w:val="both"/>
        <w:rPr>
          <w:rFonts w:ascii="Arial" w:hAnsi="Arial"/>
          <w:sz w:val="36"/>
        </w:rPr>
      </w:pPr>
    </w:p>
    <w:p w:rsidR="00074900" w:rsidRDefault="00074900" w:rsidP="00D16929">
      <w:pPr>
        <w:pStyle w:val="1"/>
      </w:pPr>
      <w:r>
        <w:t>3</w:t>
      </w:r>
      <w:r w:rsidRPr="0020272C">
        <w:t xml:space="preserve">. </w:t>
      </w:r>
      <w:r w:rsidR="002210EB">
        <w:t>Performance Evaluation</w:t>
      </w:r>
    </w:p>
    <w:p w:rsidR="00D67161" w:rsidRDefault="006C61D4" w:rsidP="000764EC">
      <w:pPr>
        <w:pStyle w:val="maintext"/>
        <w:spacing w:before="100" w:beforeAutospacing="1" w:after="100" w:afterAutospacing="1"/>
        <w:ind w:firstLineChars="100"/>
        <w:rPr>
          <w:rFonts w:cs="Times New Roman"/>
        </w:rPr>
      </w:pPr>
      <w:bookmarkStart w:id="13" w:name="OLE_LINK18"/>
      <w:r>
        <w:rPr>
          <w:lang w:val="en-US" w:eastAsia="ko-KR"/>
        </w:rPr>
        <w:t xml:space="preserve">In this section, </w:t>
      </w:r>
      <w:r w:rsidR="006E2D96">
        <w:rPr>
          <w:rFonts w:cs="Times New Roman"/>
        </w:rPr>
        <w:t xml:space="preserve">BLER and FAR of </w:t>
      </w:r>
      <w:r w:rsidR="000C5C28">
        <w:rPr>
          <w:rFonts w:cs="Times New Roman"/>
        </w:rPr>
        <w:t>PC-CA</w:t>
      </w:r>
      <w:r w:rsidR="00C97E0E">
        <w:rPr>
          <w:rFonts w:cs="Times New Roman"/>
        </w:rPr>
        <w:t xml:space="preserve"> polar codes </w:t>
      </w:r>
      <w:r w:rsidR="00303550">
        <w:rPr>
          <w:rFonts w:cs="Times New Roman"/>
        </w:rPr>
        <w:t xml:space="preserve">for UL control channels </w:t>
      </w:r>
      <w:r w:rsidR="00C97E0E">
        <w:rPr>
          <w:rFonts w:cs="Times New Roman"/>
        </w:rPr>
        <w:t>are evaluated. Table 2 describes details of</w:t>
      </w:r>
      <w:r w:rsidR="00F423AE">
        <w:rPr>
          <w:rFonts w:cs="Times New Roman"/>
        </w:rPr>
        <w:t xml:space="preserve"> the</w:t>
      </w:r>
      <w:r w:rsidR="00C97E0E">
        <w:rPr>
          <w:rFonts w:cs="Times New Roman"/>
        </w:rPr>
        <w:t xml:space="preserve"> simulations.</w:t>
      </w:r>
      <w:r w:rsidR="000764EC">
        <w:rPr>
          <w:rFonts w:cs="Times New Roman"/>
        </w:rPr>
        <w:t xml:space="preserve"> </w:t>
      </w:r>
    </w:p>
    <w:p w:rsidR="00851B54" w:rsidRPr="00851B54" w:rsidRDefault="00851B54" w:rsidP="00851B54">
      <w:pPr>
        <w:pStyle w:val="af"/>
        <w:keepNext/>
        <w:jc w:val="center"/>
        <w:rPr>
          <w:rFonts w:ascii="Times New Roman" w:hAnsi="Times New Roman"/>
          <w:b w:val="0"/>
        </w:rPr>
      </w:pPr>
      <w:r w:rsidRPr="00851B54">
        <w:rPr>
          <w:rFonts w:ascii="Times New Roman" w:hAnsi="Times New Roman"/>
          <w:b w:val="0"/>
        </w:rPr>
        <w:t xml:space="preserve">Table </w:t>
      </w:r>
      <w:r w:rsidRPr="00851B54">
        <w:rPr>
          <w:rFonts w:ascii="Times New Roman" w:hAnsi="Times New Roman"/>
          <w:b w:val="0"/>
        </w:rPr>
        <w:fldChar w:fldCharType="begin"/>
      </w:r>
      <w:r w:rsidRPr="00851B54">
        <w:rPr>
          <w:rFonts w:ascii="Times New Roman" w:hAnsi="Times New Roman"/>
          <w:b w:val="0"/>
        </w:rPr>
        <w:instrText xml:space="preserve"> SEQ Table \* ARABIC </w:instrText>
      </w:r>
      <w:r w:rsidRPr="00851B54">
        <w:rPr>
          <w:rFonts w:ascii="Times New Roman" w:hAnsi="Times New Roman"/>
          <w:b w:val="0"/>
        </w:rPr>
        <w:fldChar w:fldCharType="separate"/>
      </w:r>
      <w:r w:rsidRPr="00851B54">
        <w:rPr>
          <w:rFonts w:ascii="Times New Roman" w:hAnsi="Times New Roman"/>
          <w:b w:val="0"/>
          <w:noProof/>
        </w:rPr>
        <w:t>2</w:t>
      </w:r>
      <w:r w:rsidRPr="00851B54">
        <w:rPr>
          <w:rFonts w:ascii="Times New Roman" w:hAnsi="Times New Roman"/>
          <w:b w:val="0"/>
        </w:rPr>
        <w:fldChar w:fldCharType="end"/>
      </w:r>
      <w:r w:rsidRPr="00851B54">
        <w:rPr>
          <w:rFonts w:ascii="Times New Roman" w:hAnsi="Times New Roman"/>
          <w:b w:val="0"/>
        </w:rPr>
        <w:t xml:space="preserve">  Performance Evaluation Settings</w:t>
      </w:r>
      <w:r w:rsidR="00DA72CE">
        <w:rPr>
          <w:rFonts w:ascii="Times New Roman" w:hAnsi="Times New Roman"/>
          <w:b w:val="0"/>
        </w:rPr>
        <w:t xml:space="preserve"> for </w:t>
      </w:r>
      <w:r w:rsidR="00E80AE4">
        <w:rPr>
          <w:rFonts w:ascii="Times New Roman" w:hAnsi="Times New Roman"/>
          <w:b w:val="0"/>
        </w:rPr>
        <w:t>UL</w:t>
      </w:r>
      <w:r w:rsidR="00DA72CE">
        <w:rPr>
          <w:rFonts w:ascii="Times New Roman" w:hAnsi="Times New Roman"/>
          <w:b w:val="0"/>
        </w:rPr>
        <w:t xml:space="preserve"> Polar Code Construction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830"/>
        <w:gridCol w:w="6886"/>
      </w:tblGrid>
      <w:tr w:rsidR="00A53C85" w:rsidRPr="0077511F" w:rsidTr="00147348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A53C85" w:rsidRPr="0077511F" w:rsidRDefault="00A53C85" w:rsidP="00BB52B7">
            <w:pPr>
              <w:spacing w:after="0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77511F">
              <w:rPr>
                <w:rFonts w:eastAsia="맑은 고딕"/>
                <w:lang w:val="en-US" w:eastAsia="ko-KR"/>
              </w:rPr>
              <w:t>Code sequence</w:t>
            </w:r>
          </w:p>
        </w:tc>
        <w:tc>
          <w:tcPr>
            <w:tcW w:w="6886" w:type="dxa"/>
            <w:vAlign w:val="center"/>
          </w:tcPr>
          <w:p w:rsidR="00A53C85" w:rsidRPr="009F5E3D" w:rsidRDefault="007E3931" w:rsidP="00BB52B7">
            <w:pPr>
              <w:spacing w:after="0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 xml:space="preserve">Code sequence </w:t>
            </w:r>
            <w:r w:rsidR="00532F15">
              <w:rPr>
                <w:rFonts w:eastAsia="맑은 고딕"/>
                <w:lang w:val="en-US" w:eastAsia="ko-KR"/>
              </w:rPr>
              <w:t xml:space="preserve">agreed </w:t>
            </w:r>
            <w:r w:rsidR="00BB21FB">
              <w:rPr>
                <w:rFonts w:eastAsia="맑은 고딕"/>
                <w:lang w:val="en-US" w:eastAsia="ko-KR"/>
              </w:rPr>
              <w:t>in</w:t>
            </w:r>
            <w:r w:rsidR="00532F15">
              <w:rPr>
                <w:rFonts w:eastAsia="맑은 고딕"/>
                <w:lang w:val="en-US" w:eastAsia="ko-KR"/>
              </w:rPr>
              <w:t xml:space="preserve"> </w:t>
            </w:r>
            <w:r w:rsidR="00CE22F1">
              <w:rPr>
                <w:rFonts w:eastAsia="맑은 고딕"/>
                <w:lang w:val="en-US" w:eastAsia="ko-KR"/>
              </w:rPr>
              <w:t>[</w:t>
            </w:r>
            <w:r w:rsidR="00210AA0">
              <w:rPr>
                <w:rFonts w:eastAsia="맑은 고딕"/>
                <w:lang w:val="en-US" w:eastAsia="ko-KR"/>
              </w:rPr>
              <w:t>3</w:t>
            </w:r>
            <w:r w:rsidR="00CE22F1">
              <w:rPr>
                <w:rFonts w:eastAsia="맑은 고딕"/>
                <w:lang w:val="en-US" w:eastAsia="ko-KR"/>
              </w:rPr>
              <w:t>]</w:t>
            </w:r>
          </w:p>
        </w:tc>
      </w:tr>
      <w:tr w:rsidR="00A53C85" w:rsidRPr="0077511F" w:rsidTr="00147348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A53C85" w:rsidRDefault="00A53C85" w:rsidP="00BB52B7">
            <w:pPr>
              <w:spacing w:after="0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Rate-matching scheme</w:t>
            </w:r>
          </w:p>
        </w:tc>
        <w:tc>
          <w:tcPr>
            <w:tcW w:w="6886" w:type="dxa"/>
            <w:vAlign w:val="center"/>
          </w:tcPr>
          <w:p w:rsidR="00A53C85" w:rsidRPr="00F30A5E" w:rsidRDefault="00CE22F1" w:rsidP="00BB52B7">
            <w:pPr>
              <w:spacing w:after="0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32 subblock-wise interleaving and adaptive puncturing/shortening/repetition [</w:t>
            </w:r>
            <w:r w:rsidR="00210AA0">
              <w:rPr>
                <w:rFonts w:eastAsia="맑은 고딕"/>
                <w:lang w:val="en-US" w:eastAsia="ko-KR"/>
              </w:rPr>
              <w:t>1</w:t>
            </w:r>
            <w:r>
              <w:rPr>
                <w:rFonts w:eastAsia="맑은 고딕"/>
                <w:lang w:val="en-US" w:eastAsia="ko-KR"/>
              </w:rPr>
              <w:t>]</w:t>
            </w:r>
          </w:p>
        </w:tc>
      </w:tr>
      <w:tr w:rsidR="00A53C85" w:rsidRPr="0077511F" w:rsidTr="00147348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A53C85" w:rsidRPr="0077511F" w:rsidRDefault="00A53C85" w:rsidP="00BB52B7">
            <w:pPr>
              <w:spacing w:after="0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Channel</w:t>
            </w:r>
            <w:r w:rsidR="00A911DC">
              <w:rPr>
                <w:rFonts w:eastAsia="맑은 고딕" w:hint="eastAsia"/>
                <w:lang w:val="en-US" w:eastAsia="ko-KR"/>
              </w:rPr>
              <w:t xml:space="preserve"> and modulation</w:t>
            </w:r>
          </w:p>
        </w:tc>
        <w:tc>
          <w:tcPr>
            <w:tcW w:w="6886" w:type="dxa"/>
            <w:vAlign w:val="center"/>
          </w:tcPr>
          <w:p w:rsidR="00A53C85" w:rsidRDefault="00A53C85" w:rsidP="00BB52B7">
            <w:pPr>
              <w:spacing w:after="0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AWGN channel</w:t>
            </w:r>
            <w:r w:rsidR="00A911DC">
              <w:rPr>
                <w:rFonts w:eastAsia="맑은 고딕" w:hint="eastAsia"/>
                <w:lang w:val="en-US" w:eastAsia="ko-KR"/>
              </w:rPr>
              <w:t>, QPSK</w:t>
            </w:r>
          </w:p>
        </w:tc>
      </w:tr>
      <w:tr w:rsidR="00227174" w:rsidRPr="0077511F" w:rsidTr="00147348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227174" w:rsidRDefault="00C5409F" w:rsidP="00BB52B7">
            <w:pPr>
              <w:spacing w:after="0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Code</w:t>
            </w:r>
            <w:r w:rsidR="00227174">
              <w:rPr>
                <w:rFonts w:eastAsia="맑은 고딕"/>
                <w:lang w:val="en-US" w:eastAsia="ko-KR"/>
              </w:rPr>
              <w:t xml:space="preserve"> construction</w:t>
            </w:r>
          </w:p>
        </w:tc>
        <w:tc>
          <w:tcPr>
            <w:tcW w:w="6886" w:type="dxa"/>
            <w:vAlign w:val="center"/>
          </w:tcPr>
          <w:p w:rsidR="00227174" w:rsidRDefault="00C5409F" w:rsidP="00BB52B7">
            <w:pPr>
              <w:spacing w:after="0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3 PC-bit generation by length-5 shift register</w:t>
            </w:r>
            <w:r w:rsidR="00132B25">
              <w:rPr>
                <w:rFonts w:eastAsia="맑은 고딕" w:hint="eastAsia"/>
                <w:lang w:val="en-US" w:eastAsia="ko-KR"/>
              </w:rPr>
              <w:t xml:space="preserve"> </w:t>
            </w:r>
          </w:p>
        </w:tc>
      </w:tr>
      <w:tr w:rsidR="00A53C85" w:rsidRPr="0077511F" w:rsidTr="00147348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A53C85" w:rsidRPr="0077511F" w:rsidRDefault="00227174" w:rsidP="00BB52B7">
            <w:pPr>
              <w:spacing w:after="0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Polar d</w:t>
            </w:r>
            <w:r w:rsidR="00A53C85" w:rsidRPr="0077511F">
              <w:rPr>
                <w:rFonts w:eastAsia="맑은 고딕"/>
                <w:lang w:val="en-US" w:eastAsia="ko-KR"/>
              </w:rPr>
              <w:t>ecoding algorithm</w:t>
            </w:r>
          </w:p>
        </w:tc>
        <w:tc>
          <w:tcPr>
            <w:tcW w:w="6886" w:type="dxa"/>
            <w:vAlign w:val="center"/>
          </w:tcPr>
          <w:p w:rsidR="00A53C85" w:rsidRPr="0077511F" w:rsidRDefault="003D0D9C" w:rsidP="00BB52B7">
            <w:pPr>
              <w:spacing w:after="0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CRC and PC aided</w:t>
            </w:r>
            <w:r w:rsidR="00A53C85" w:rsidRPr="0077511F">
              <w:rPr>
                <w:rFonts w:eastAsia="맑은 고딕"/>
                <w:lang w:val="en-US" w:eastAsia="ko-KR"/>
              </w:rPr>
              <w:t xml:space="preserve"> SCL decoding</w:t>
            </w:r>
            <w:r w:rsidR="00A53C85">
              <w:rPr>
                <w:rFonts w:eastAsia="맑은 고딕"/>
                <w:lang w:val="en-US" w:eastAsia="ko-KR"/>
              </w:rPr>
              <w:t xml:space="preserve"> </w:t>
            </w:r>
            <w:r w:rsidR="0021638C">
              <w:rPr>
                <w:rFonts w:eastAsia="맑은 고딕"/>
                <w:lang w:val="en-US" w:eastAsia="ko-KR"/>
              </w:rPr>
              <w:t xml:space="preserve">with </w:t>
            </w:r>
            <m:oMath>
              <m:r>
                <w:rPr>
                  <w:rFonts w:ascii="Cambria Math" w:eastAsia="맑은 고딕" w:hAnsi="Cambria Math" w:hint="eastAsia"/>
                  <w:lang w:val="en-US" w:eastAsia="ko-KR"/>
                </w:rPr>
                <m:t>L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=8</m:t>
              </m:r>
            </m:oMath>
          </w:p>
        </w:tc>
      </w:tr>
      <w:tr w:rsidR="006D6D83" w:rsidRPr="0077511F" w:rsidTr="00147348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6D6D83" w:rsidRPr="0077511F" w:rsidRDefault="006D6D83" w:rsidP="006D6D83">
            <w:pPr>
              <w:spacing w:after="0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77511F">
              <w:rPr>
                <w:rFonts w:eastAsia="맑은 고딕"/>
                <w:lang w:val="en-US" w:eastAsia="ko-KR"/>
              </w:rPr>
              <w:t xml:space="preserve">Information bits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hint="eastAsia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 w:hint="eastAsia"/>
                  <w:lang w:val="en-US" w:eastAsia="ko-KR"/>
                </w:rPr>
                <m:t>K</m:t>
              </m:r>
              <m:r>
                <m:rPr>
                  <m:sty m:val="p"/>
                </m:rPr>
                <w:rPr>
                  <w:rFonts w:ascii="Cambria Math" w:eastAsia="맑은 고딕" w:hAnsi="Cambria Math" w:hint="eastAsia"/>
                  <w:lang w:val="en-US" w:eastAsia="ko-KR"/>
                </w:rPr>
                <m:t>)</m:t>
              </m:r>
            </m:oMath>
          </w:p>
        </w:tc>
        <w:tc>
          <w:tcPr>
            <w:tcW w:w="6886" w:type="dxa"/>
            <w:vAlign w:val="center"/>
          </w:tcPr>
          <w:p w:rsidR="006D6D83" w:rsidRPr="00AD1631" w:rsidRDefault="006D6D83" w:rsidP="006D6D83">
            <w:pPr>
              <w:spacing w:after="0" w:line="288" w:lineRule="auto"/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val="en-US" w:eastAsia="ko-KR"/>
              </w:rPr>
              <w:t>12:22</w:t>
            </w:r>
          </w:p>
        </w:tc>
      </w:tr>
      <w:tr w:rsidR="006D6D83" w:rsidRPr="0077511F" w:rsidTr="00147348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6D6D83" w:rsidRPr="0077511F" w:rsidRDefault="006D6D83" w:rsidP="006D6D83">
            <w:pPr>
              <w:spacing w:after="0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 xml:space="preserve">Codeword bits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hint="eastAsia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M</m:t>
              </m:r>
              <m:r>
                <m:rPr>
                  <m:sty m:val="p"/>
                </m:rPr>
                <w:rPr>
                  <w:rFonts w:ascii="Cambria Math" w:eastAsia="맑은 고딕" w:hAnsi="Cambria Math" w:hint="eastAsia"/>
                  <w:lang w:val="en-US" w:eastAsia="ko-KR"/>
                </w:rPr>
                <m:t>)</m:t>
              </m:r>
            </m:oMath>
          </w:p>
        </w:tc>
        <w:tc>
          <w:tcPr>
            <w:tcW w:w="6886" w:type="dxa"/>
            <w:vAlign w:val="center"/>
          </w:tcPr>
          <w:p w:rsidR="006D6D83" w:rsidRDefault="00C852E2" w:rsidP="00C852E2">
            <w:pPr>
              <w:spacing w:after="0" w:line="288" w:lineRule="auto"/>
              <w:jc w:val="both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48</w:t>
            </w:r>
          </w:p>
        </w:tc>
      </w:tr>
      <w:tr w:rsidR="006D6D83" w:rsidRPr="00AD1631" w:rsidTr="00147348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6D6D83" w:rsidRPr="0077511F" w:rsidRDefault="006D6D83" w:rsidP="006D6D83">
            <w:pPr>
              <w:spacing w:after="0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CRC bits and polynomials</w:t>
            </w:r>
          </w:p>
        </w:tc>
        <w:tc>
          <w:tcPr>
            <w:tcW w:w="6886" w:type="dxa"/>
            <w:vAlign w:val="center"/>
          </w:tcPr>
          <w:p w:rsidR="006D6D83" w:rsidRDefault="006D6D83" w:rsidP="006D6D83">
            <w:pPr>
              <w:spacing w:after="0" w:line="288" w:lineRule="auto"/>
              <w:jc w:val="both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 xml:space="preserve">3, 4, 5, 6, 8, 11 in </w:t>
            </w:r>
            <w:r>
              <w:rPr>
                <w:rFonts w:eastAsia="맑은 고딕"/>
                <w:lang w:val="en-US" w:eastAsia="ko-KR"/>
              </w:rPr>
              <w:t>[</w:t>
            </w:r>
            <w:r w:rsidR="00210AA0">
              <w:rPr>
                <w:rFonts w:eastAsia="맑은 고딕"/>
                <w:lang w:val="en-US" w:eastAsia="ko-KR"/>
              </w:rPr>
              <w:t>1</w:t>
            </w:r>
            <w:r>
              <w:rPr>
                <w:rFonts w:eastAsia="맑은 고딕"/>
                <w:lang w:val="en-US" w:eastAsia="ko-KR"/>
              </w:rPr>
              <w:t>]</w:t>
            </w:r>
          </w:p>
        </w:tc>
      </w:tr>
      <w:tr w:rsidR="006D6D83" w:rsidRPr="0077511F" w:rsidTr="00147348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:rsidR="006D6D83" w:rsidRPr="0077511F" w:rsidRDefault="006D6D83" w:rsidP="006D6D83">
            <w:pPr>
              <w:spacing w:after="0" w:line="288" w:lineRule="auto"/>
              <w:jc w:val="center"/>
              <w:rPr>
                <w:rFonts w:eastAsia="맑은 고딕"/>
                <w:lang w:val="en-US" w:eastAsia="ko-KR"/>
              </w:rPr>
            </w:pPr>
            <w:r w:rsidRPr="0077511F">
              <w:rPr>
                <w:rFonts w:eastAsia="맑은 고딕"/>
                <w:lang w:val="en-US" w:eastAsia="ko-KR"/>
              </w:rPr>
              <w:t xml:space="preserve">Max. mother code size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hint="eastAsia"/>
                  <w:lang w:val="en-US" w:eastAsia="ko-KR"/>
                </w:rPr>
                <m:t>(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N</m:t>
                  </m:r>
                  <m:ctrlPr>
                    <w:rPr>
                      <w:rFonts w:ascii="Cambria Math" w:eastAsia="맑은 고딕" w:hAnsi="Cambria Math"/>
                      <w:lang w:val="en-US" w:eastAsia="ko-KR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lang w:val="en-US" w:eastAsia="ko-KR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 w:hint="eastAsia"/>
                  <w:lang w:val="en-US" w:eastAsia="ko-KR"/>
                </w:rPr>
                <m:t>)</m:t>
              </m:r>
            </m:oMath>
          </w:p>
        </w:tc>
        <w:tc>
          <w:tcPr>
            <w:tcW w:w="6886" w:type="dxa"/>
            <w:vAlign w:val="center"/>
          </w:tcPr>
          <w:p w:rsidR="006D6D83" w:rsidRPr="0077511F" w:rsidRDefault="006D6D83" w:rsidP="006D6D83">
            <w:pPr>
              <w:spacing w:after="0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 xml:space="preserve">1024 </w:t>
            </w:r>
          </w:p>
        </w:tc>
      </w:tr>
    </w:tbl>
    <w:p w:rsidR="00F83595" w:rsidRDefault="000C2E47" w:rsidP="00BB2660">
      <w:pPr>
        <w:pStyle w:val="af3"/>
        <w:spacing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Fig.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2 and Fig. 3 show required SNR</w:t>
      </w:r>
      <w:r w:rsidR="007C4D43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achieving BLER 1% and 0.1%, respectively</w:t>
      </w:r>
      <w:r w:rsidR="00BB2660">
        <w:rPr>
          <w:rFonts w:ascii="Times New Roman" w:eastAsia="맑은 고딕" w:hAnsi="Times New Roman" w:cs="Times New Roman"/>
          <w:sz w:val="20"/>
          <w:szCs w:val="20"/>
          <w:lang w:val="en-GB"/>
        </w:rPr>
        <w:t>,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BB266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</w:t>
      </w:r>
      <w:r w:rsidR="00210AA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Fig. 4 </w:t>
      </w:r>
      <w:r w:rsidR="00341EC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describes</w:t>
      </w:r>
      <w:bookmarkStart w:id="14" w:name="_GoBack"/>
      <w:bookmarkEnd w:id="14"/>
      <w:r w:rsidR="00210AA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false alarm rates</w:t>
      </w:r>
      <w:r w:rsidR="00BB2660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:rsidR="00BE3C4F" w:rsidRPr="00E911A0" w:rsidRDefault="00BE3C4F" w:rsidP="00BE3C4F">
      <w:pPr>
        <w:spacing w:line="288" w:lineRule="auto"/>
        <w:ind w:firstLine="284"/>
        <w:jc w:val="both"/>
        <w:rPr>
          <w:rFonts w:eastAsiaTheme="minorEastAsia"/>
          <w:lang w:val="en-US" w:eastAsia="ko-KR"/>
        </w:rPr>
      </w:pPr>
      <w:bookmarkStart w:id="15" w:name="OLE_LINK16"/>
      <w:r>
        <w:rPr>
          <w:rFonts w:eastAsiaTheme="minorEastAsia"/>
          <w:b/>
          <w:i/>
          <w:lang w:val="en-US" w:eastAsia="ko-KR"/>
        </w:rPr>
        <w:t>Observation</w:t>
      </w:r>
      <w:r w:rsidR="00334A10">
        <w:rPr>
          <w:rFonts w:eastAsiaTheme="minorEastAsia"/>
          <w:b/>
          <w:i/>
          <w:lang w:val="en-US" w:eastAsia="ko-KR"/>
        </w:rPr>
        <w:t xml:space="preserve"> 1</w:t>
      </w:r>
      <w:r>
        <w:rPr>
          <w:rFonts w:eastAsiaTheme="minorEastAsia"/>
          <w:b/>
          <w:i/>
          <w:lang w:val="en-US" w:eastAsia="ko-KR"/>
        </w:rPr>
        <w:t>:</w:t>
      </w:r>
      <w:r>
        <w:rPr>
          <w:rFonts w:eastAsiaTheme="minorEastAsia"/>
          <w:lang w:val="en-US" w:eastAsia="ko-KR"/>
        </w:rPr>
        <w:t xml:space="preserve"> Proper tradeoff between BLER and FAR is achieved by using </w:t>
      </w:r>
      <w:r w:rsidR="005345AC">
        <w:rPr>
          <w:rFonts w:eastAsiaTheme="minorEastAsia"/>
          <w:lang w:val="en-US" w:eastAsia="ko-KR"/>
        </w:rPr>
        <w:t xml:space="preserve">6-bit and </w:t>
      </w:r>
      <w:r>
        <w:rPr>
          <w:rFonts w:eastAsiaTheme="minorEastAsia"/>
          <w:lang w:val="en-US" w:eastAsia="ko-KR"/>
        </w:rPr>
        <w:t>8-bit CRC code</w:t>
      </w:r>
      <w:r>
        <w:rPr>
          <w:rFonts w:eastAsiaTheme="minorEastAsia" w:hint="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  <w:r w:rsidR="009A1A04">
        <w:rPr>
          <w:rFonts w:eastAsiaTheme="minorEastAsia"/>
          <w:lang w:eastAsia="ko-KR"/>
        </w:rPr>
        <w:t xml:space="preserve">Polar code concatenated by 11-bit CRC code </w:t>
      </w:r>
      <w:r w:rsidR="00C40021">
        <w:rPr>
          <w:rFonts w:eastAsiaTheme="minorEastAsia"/>
          <w:lang w:eastAsia="ko-KR"/>
        </w:rPr>
        <w:t>results in poor BLER performance</w:t>
      </w:r>
      <w:r w:rsidR="009A1A04">
        <w:rPr>
          <w:rFonts w:eastAsiaTheme="minorEastAsia"/>
          <w:lang w:eastAsia="ko-KR"/>
        </w:rPr>
        <w:t xml:space="preserve">, and </w:t>
      </w:r>
      <w:r w:rsidR="00EE690A">
        <w:rPr>
          <w:rFonts w:eastAsiaTheme="minorEastAsia"/>
          <w:lang w:eastAsia="ko-KR"/>
        </w:rPr>
        <w:t>Polar</w:t>
      </w:r>
      <w:r w:rsidR="009A1A04">
        <w:rPr>
          <w:rFonts w:eastAsiaTheme="minorEastAsia"/>
          <w:lang w:eastAsia="ko-KR"/>
        </w:rPr>
        <w:t xml:space="preserve"> code</w:t>
      </w:r>
      <w:r w:rsidR="00431BB5">
        <w:rPr>
          <w:rFonts w:eastAsiaTheme="minorEastAsia"/>
          <w:lang w:eastAsia="ko-KR"/>
        </w:rPr>
        <w:t>s</w:t>
      </w:r>
      <w:r w:rsidR="009A1A04">
        <w:rPr>
          <w:rFonts w:eastAsiaTheme="minorEastAsia"/>
          <w:lang w:eastAsia="ko-KR"/>
        </w:rPr>
        <w:t xml:space="preserve"> constructed with 3</w:t>
      </w:r>
      <w:r w:rsidR="00A24668">
        <w:rPr>
          <w:rFonts w:eastAsiaTheme="minorEastAsia"/>
          <w:lang w:eastAsia="ko-KR"/>
        </w:rPr>
        <w:t xml:space="preserve">, 4, </w:t>
      </w:r>
      <w:r w:rsidR="007B1DC5">
        <w:rPr>
          <w:rFonts w:eastAsiaTheme="minorEastAsia"/>
          <w:lang w:eastAsia="ko-KR"/>
        </w:rPr>
        <w:t xml:space="preserve">and </w:t>
      </w:r>
      <w:r w:rsidR="00A24668">
        <w:rPr>
          <w:rFonts w:eastAsiaTheme="minorEastAsia"/>
          <w:lang w:eastAsia="ko-KR"/>
        </w:rPr>
        <w:t>5</w:t>
      </w:r>
      <w:r w:rsidR="009A1A04">
        <w:rPr>
          <w:rFonts w:eastAsiaTheme="minorEastAsia"/>
          <w:lang w:eastAsia="ko-KR"/>
        </w:rPr>
        <w:t>-bit CRC code</w:t>
      </w:r>
      <w:r w:rsidR="007B1DC5">
        <w:rPr>
          <w:rFonts w:eastAsiaTheme="minorEastAsia"/>
          <w:lang w:eastAsia="ko-KR"/>
        </w:rPr>
        <w:t>s</w:t>
      </w:r>
      <w:r w:rsidR="00EE690A">
        <w:rPr>
          <w:rFonts w:eastAsiaTheme="minorEastAsia"/>
          <w:lang w:eastAsia="ko-KR"/>
        </w:rPr>
        <w:t xml:space="preserve"> suffer from severe FAR performance degradation.</w:t>
      </w:r>
    </w:p>
    <w:p w:rsidR="00F83595" w:rsidRPr="00E911A0" w:rsidRDefault="00F83595" w:rsidP="00F83595">
      <w:pPr>
        <w:spacing w:line="288" w:lineRule="auto"/>
        <w:ind w:firstLine="284"/>
        <w:jc w:val="both"/>
        <w:rPr>
          <w:rFonts w:eastAsiaTheme="minorEastAsia"/>
          <w:lang w:val="en-US" w:eastAsia="ko-KR"/>
        </w:rPr>
      </w:pPr>
      <w:bookmarkStart w:id="16" w:name="OLE_LINK14"/>
      <w:bookmarkEnd w:id="15"/>
      <w:r w:rsidRPr="00E911A0">
        <w:rPr>
          <w:rFonts w:eastAsiaTheme="minorEastAsia" w:hint="eastAsia"/>
          <w:b/>
          <w:i/>
          <w:lang w:val="en-US" w:eastAsia="ko-KR"/>
        </w:rPr>
        <w:t xml:space="preserve">Proposal </w:t>
      </w:r>
      <w:r>
        <w:rPr>
          <w:rFonts w:eastAsiaTheme="minorEastAsia"/>
          <w:b/>
          <w:i/>
          <w:lang w:val="en-US" w:eastAsia="ko-KR"/>
        </w:rPr>
        <w:t>2</w:t>
      </w:r>
      <w:r w:rsidR="00BE3C4F">
        <w:rPr>
          <w:rFonts w:eastAsiaTheme="minorEastAsia"/>
          <w:b/>
          <w:i/>
          <w:lang w:val="en-US" w:eastAsia="ko-KR"/>
        </w:rPr>
        <w:t>:</w:t>
      </w:r>
      <w:r>
        <w:rPr>
          <w:rFonts w:eastAsiaTheme="minorEastAsia"/>
          <w:lang w:val="en-US" w:eastAsia="ko-KR"/>
        </w:rPr>
        <w:t xml:space="preserve"> For PC-CA-polar codes (</w:t>
      </w:r>
      <m:oMath>
        <m:r>
          <m:rPr>
            <m:sty m:val="p"/>
          </m:rPr>
          <w:rPr>
            <w:rFonts w:ascii="Cambria Math" w:eastAsiaTheme="minorEastAsia" w:hAnsi="Cambria Math"/>
            <w:lang w:val="en-US" w:eastAsia="ko-KR"/>
          </w:rPr>
          <m:t>12≤</m:t>
        </m:r>
        <m:r>
          <w:rPr>
            <w:rFonts w:ascii="Cambria Math" w:eastAsia="맑은 고딕" w:hAnsi="Cambria Math"/>
          </w:rPr>
          <m:t>K</m:t>
        </m:r>
        <m:r>
          <m:rPr>
            <m:sty m:val="p"/>
          </m:rPr>
          <w:rPr>
            <w:rFonts w:ascii="Cambria Math" w:eastAsia="맑은 고딕" w:hAnsi="Cambria Math"/>
          </w:rPr>
          <m:t>≤22-</m:t>
        </m:r>
        <m:sSub>
          <m:sSubPr>
            <m:ctrlPr>
              <w:rPr>
                <w:rFonts w:ascii="Cambria Math" w:eastAsia="맑은 고딕" w:hAnsi="Cambria Math"/>
              </w:rPr>
            </m:ctrlPr>
          </m:sSub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FAR,1</m:t>
            </m:r>
          </m:sub>
        </m:sSub>
      </m:oMath>
      <w:r>
        <w:rPr>
          <w:rFonts w:eastAsiaTheme="minorEastAsia"/>
          <w:lang w:val="en-US" w:eastAsia="ko-KR"/>
        </w:rPr>
        <w:t xml:space="preserve">), </w:t>
      </w:r>
      <w:bookmarkStart w:id="17" w:name="OLE_LINK12"/>
      <w:bookmarkStart w:id="18" w:name="OLE_LINK13"/>
      <w:bookmarkStart w:id="19" w:name="OLE_LINK15"/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L</m:t>
            </m:r>
          </m:e>
          <m:sub>
            <m:r>
              <w:rPr>
                <w:rFonts w:ascii="Cambria Math" w:eastAsia="맑은 고딕" w:hAnsi="Cambria Math"/>
              </w:rPr>
              <m:t>CRC</m:t>
            </m:r>
          </m:sub>
        </m:sSub>
        <m:r>
          <w:rPr>
            <w:rFonts w:ascii="Cambria Math" w:eastAsia="맑은 고딕" w:hAnsi="Cambria Math"/>
          </w:rPr>
          <m:t>=8</m:t>
        </m:r>
      </m:oMath>
      <w:r>
        <w:rPr>
          <w:rFonts w:eastAsiaTheme="minorEastAsia"/>
          <w:lang w:val="en-US" w:eastAsia="ko-KR"/>
        </w:rPr>
        <w:t xml:space="preserve"> </w:t>
      </w:r>
      <w:bookmarkEnd w:id="17"/>
      <w:bookmarkEnd w:id="18"/>
      <w:bookmarkEnd w:id="19"/>
      <w:r>
        <w:rPr>
          <w:rFonts w:eastAsiaTheme="minorEastAsia"/>
          <w:lang w:val="en-US" w:eastAsia="ko-KR"/>
        </w:rPr>
        <w:t xml:space="preserve">should be adopted to achieve reasonable block error rate and false alarm rate. It leads to </w:t>
      </w:r>
      <m:oMath>
        <m:sSub>
          <m:sSubPr>
            <m:ctrlPr>
              <w:rPr>
                <w:rFonts w:ascii="Cambria Math" w:eastAsia="맑은 고딕" w:hAnsi="Cambria Math"/>
              </w:rPr>
            </m:ctrlPr>
          </m:sSub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FAR,1</m:t>
            </m:r>
          </m:sub>
        </m:sSub>
        <m:r>
          <w:rPr>
            <w:rFonts w:ascii="Cambria Math" w:eastAsia="맑은 고딕" w:hAnsi="Cambria Math"/>
          </w:rPr>
          <m:t>=5</m:t>
        </m:r>
      </m:oMath>
      <w:r>
        <w:rPr>
          <w:rFonts w:eastAsiaTheme="minorEastAsia" w:hint="eastAsia"/>
          <w:lang w:eastAsia="ko-KR"/>
        </w:rPr>
        <w:t>.</w:t>
      </w:r>
    </w:p>
    <w:bookmarkEnd w:id="16"/>
    <w:p w:rsidR="00F83595" w:rsidRDefault="00F83595" w:rsidP="001E40A6">
      <w:pPr>
        <w:pStyle w:val="af3"/>
        <w:spacing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BE78CB" w:rsidRPr="007824DA" w:rsidRDefault="00337FAF" w:rsidP="00BE78CB">
      <w:pPr>
        <w:pStyle w:val="af3"/>
        <w:keepNext/>
        <w:spacing w:line="288" w:lineRule="auto"/>
        <w:jc w:val="center"/>
      </w:pPr>
      <w:r w:rsidRPr="007824DA">
        <w:rPr>
          <w:rFonts w:ascii="Times New Roman" w:eastAsia="맑은 고딕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32026932" wp14:editId="1B0C1041">
            <wp:extent cx="5040000" cy="3276340"/>
            <wp:effectExtent l="0" t="0" r="8255" b="635"/>
            <wp:docPr id="11" name="그림 10">
              <a:extLst xmlns:a="http://schemas.openxmlformats.org/drawingml/2006/main">
                <a:ext uri="{FF2B5EF4-FFF2-40B4-BE49-F238E27FC236}">
                  <a16:creationId xmlns:a16="http://schemas.microsoft.com/office/drawing/2014/main" id="{E3B268B4-43F3-4467-80B9-EC5623BD214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그림 10">
                      <a:extLst>
                        <a:ext uri="{FF2B5EF4-FFF2-40B4-BE49-F238E27FC236}">
                          <a16:creationId xmlns:a16="http://schemas.microsoft.com/office/drawing/2014/main" id="{E3B268B4-43F3-4467-80B9-EC5623BD214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27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FAF" w:rsidRPr="007824DA" w:rsidRDefault="00BE78CB" w:rsidP="00BE78CB">
      <w:pPr>
        <w:pStyle w:val="af"/>
        <w:jc w:val="center"/>
        <w:rPr>
          <w:rFonts w:ascii="Times New Roman" w:eastAsia="맑은 고딕" w:hAnsi="Times New Roman"/>
          <w:b w:val="0"/>
        </w:rPr>
      </w:pPr>
      <w:r w:rsidRPr="007824DA">
        <w:rPr>
          <w:rFonts w:ascii="Times New Roman" w:hAnsi="Times New Roman"/>
          <w:b w:val="0"/>
        </w:rPr>
        <w:t xml:space="preserve">Figure </w:t>
      </w:r>
      <w:r w:rsidRPr="007824DA">
        <w:rPr>
          <w:rFonts w:ascii="Times New Roman" w:hAnsi="Times New Roman"/>
          <w:b w:val="0"/>
        </w:rPr>
        <w:fldChar w:fldCharType="begin"/>
      </w:r>
      <w:r w:rsidRPr="007824DA">
        <w:rPr>
          <w:rFonts w:ascii="Times New Roman" w:hAnsi="Times New Roman"/>
          <w:b w:val="0"/>
        </w:rPr>
        <w:instrText xml:space="preserve"> SEQ Figure \* ARABIC </w:instrText>
      </w:r>
      <w:r w:rsidRPr="007824DA">
        <w:rPr>
          <w:rFonts w:ascii="Times New Roman" w:hAnsi="Times New Roman"/>
          <w:b w:val="0"/>
        </w:rPr>
        <w:fldChar w:fldCharType="separate"/>
      </w:r>
      <w:r w:rsidR="009A7E4A">
        <w:rPr>
          <w:rFonts w:ascii="Times New Roman" w:hAnsi="Times New Roman"/>
          <w:b w:val="0"/>
          <w:noProof/>
        </w:rPr>
        <w:t>2</w:t>
      </w:r>
      <w:r w:rsidRPr="007824DA">
        <w:rPr>
          <w:rFonts w:ascii="Times New Roman" w:hAnsi="Times New Roman"/>
          <w:b w:val="0"/>
        </w:rPr>
        <w:fldChar w:fldCharType="end"/>
      </w:r>
      <w:r w:rsidRPr="007824DA">
        <w:rPr>
          <w:rFonts w:ascii="Times New Roman" w:hAnsi="Times New Roman"/>
          <w:b w:val="0"/>
        </w:rPr>
        <w:t xml:space="preserve">  Required SNR for </w:t>
      </w:r>
      <w:r w:rsidR="007824DA">
        <w:rPr>
          <w:rFonts w:ascii="Times New Roman" w:hAnsi="Times New Roman"/>
          <w:b w:val="0"/>
        </w:rPr>
        <w:t xml:space="preserve">achieving </w:t>
      </w:r>
      <w:r w:rsidR="00C31669">
        <w:rPr>
          <w:rFonts w:ascii="Times New Roman" w:hAnsi="Times New Roman"/>
          <w:b w:val="0"/>
        </w:rPr>
        <w:t xml:space="preserve">BLER </w:t>
      </w:r>
      <w:r w:rsidRPr="007824DA">
        <w:rPr>
          <w:rFonts w:ascii="Times New Roman" w:hAnsi="Times New Roman"/>
          <w:b w:val="0"/>
        </w:rPr>
        <w:t xml:space="preserve">1% according to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CRC</m:t>
            </m:r>
          </m:sub>
        </m:sSub>
      </m:oMath>
    </w:p>
    <w:p w:rsidR="00337FAF" w:rsidRPr="007824DA" w:rsidRDefault="00337FAF" w:rsidP="00337FAF">
      <w:pPr>
        <w:pStyle w:val="af3"/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BE78CB" w:rsidRPr="007824DA" w:rsidRDefault="00F1607B" w:rsidP="00BE78CB">
      <w:pPr>
        <w:pStyle w:val="af3"/>
        <w:keepNext/>
        <w:spacing w:line="288" w:lineRule="auto"/>
        <w:jc w:val="center"/>
      </w:pPr>
      <w:r w:rsidRPr="007824DA"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 wp14:anchorId="1D3FCDDE" wp14:editId="3C1EC39D">
            <wp:extent cx="5040000" cy="3272680"/>
            <wp:effectExtent l="0" t="0" r="8255" b="4445"/>
            <wp:docPr id="2" name="그림 10">
              <a:extLst xmlns:a="http://schemas.openxmlformats.org/drawingml/2006/main">
                <a:ext uri="{FF2B5EF4-FFF2-40B4-BE49-F238E27FC236}">
                  <a16:creationId xmlns:a16="http://schemas.microsoft.com/office/drawing/2014/main" id="{E3B268B4-43F3-4467-80B9-EC5623BD214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그림 10">
                      <a:extLst>
                        <a:ext uri="{FF2B5EF4-FFF2-40B4-BE49-F238E27FC236}">
                          <a16:creationId xmlns:a16="http://schemas.microsoft.com/office/drawing/2014/main" id="{E3B268B4-43F3-4467-80B9-EC5623BD214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27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FAF" w:rsidRPr="007824DA" w:rsidRDefault="00BE78CB" w:rsidP="00BE78CB">
      <w:pPr>
        <w:pStyle w:val="af"/>
        <w:jc w:val="center"/>
        <w:rPr>
          <w:rFonts w:ascii="Times New Roman" w:eastAsia="맑은 고딕" w:hAnsi="Times New Roman"/>
          <w:b w:val="0"/>
        </w:rPr>
      </w:pPr>
      <w:r w:rsidRPr="007824DA">
        <w:rPr>
          <w:rFonts w:ascii="Times New Roman" w:hAnsi="Times New Roman"/>
          <w:b w:val="0"/>
        </w:rPr>
        <w:t xml:space="preserve">Figure </w:t>
      </w:r>
      <w:r w:rsidRPr="007824DA">
        <w:rPr>
          <w:rFonts w:ascii="Times New Roman" w:hAnsi="Times New Roman"/>
          <w:b w:val="0"/>
        </w:rPr>
        <w:fldChar w:fldCharType="begin"/>
      </w:r>
      <w:r w:rsidRPr="007824DA">
        <w:rPr>
          <w:rFonts w:ascii="Times New Roman" w:hAnsi="Times New Roman"/>
          <w:b w:val="0"/>
        </w:rPr>
        <w:instrText xml:space="preserve"> SEQ Figure \* ARABIC </w:instrText>
      </w:r>
      <w:r w:rsidRPr="007824DA">
        <w:rPr>
          <w:rFonts w:ascii="Times New Roman" w:hAnsi="Times New Roman"/>
          <w:b w:val="0"/>
        </w:rPr>
        <w:fldChar w:fldCharType="separate"/>
      </w:r>
      <w:r w:rsidR="009A7E4A">
        <w:rPr>
          <w:rFonts w:ascii="Times New Roman" w:hAnsi="Times New Roman"/>
          <w:b w:val="0"/>
          <w:noProof/>
        </w:rPr>
        <w:t>3</w:t>
      </w:r>
      <w:r w:rsidRPr="007824DA">
        <w:rPr>
          <w:rFonts w:ascii="Times New Roman" w:hAnsi="Times New Roman"/>
          <w:b w:val="0"/>
        </w:rPr>
        <w:fldChar w:fldCharType="end"/>
      </w:r>
      <w:r w:rsidRPr="007824DA">
        <w:rPr>
          <w:rFonts w:ascii="Times New Roman" w:hAnsi="Times New Roman"/>
          <w:b w:val="0"/>
        </w:rPr>
        <w:t xml:space="preserve">  </w:t>
      </w:r>
      <w:bookmarkStart w:id="20" w:name="OLE_LINK17"/>
      <w:bookmarkStart w:id="21" w:name="OLE_LINK19"/>
      <w:r w:rsidRPr="007824DA">
        <w:rPr>
          <w:rFonts w:ascii="Times New Roman" w:hAnsi="Times New Roman"/>
          <w:b w:val="0"/>
        </w:rPr>
        <w:t xml:space="preserve">Required SNR for </w:t>
      </w:r>
      <w:r w:rsidR="00C31669">
        <w:rPr>
          <w:rFonts w:ascii="Times New Roman" w:hAnsi="Times New Roman"/>
          <w:b w:val="0"/>
        </w:rPr>
        <w:t xml:space="preserve">achieving </w:t>
      </w:r>
      <w:r w:rsidRPr="007824DA">
        <w:rPr>
          <w:rFonts w:ascii="Times New Roman" w:hAnsi="Times New Roman"/>
          <w:b w:val="0"/>
        </w:rPr>
        <w:t>BLER</w:t>
      </w:r>
      <w:r w:rsidR="00C31669">
        <w:rPr>
          <w:rFonts w:ascii="Times New Roman" w:hAnsi="Times New Roman"/>
          <w:b w:val="0"/>
        </w:rPr>
        <w:t xml:space="preserve"> </w:t>
      </w:r>
      <w:r w:rsidRPr="007824DA">
        <w:rPr>
          <w:rFonts w:ascii="Times New Roman" w:hAnsi="Times New Roman"/>
          <w:b w:val="0"/>
        </w:rPr>
        <w:t xml:space="preserve">0.1% according to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CRC</m:t>
            </m:r>
          </m:sub>
        </m:sSub>
      </m:oMath>
      <w:bookmarkEnd w:id="20"/>
      <w:bookmarkEnd w:id="21"/>
    </w:p>
    <w:p w:rsidR="009A7E4A" w:rsidRDefault="000C2E47" w:rsidP="000C167C">
      <w:pPr>
        <w:pStyle w:val="af3"/>
        <w:keepNext/>
        <w:spacing w:before="0" w:beforeAutospacing="0" w:after="0" w:afterAutospacing="0" w:line="288" w:lineRule="auto"/>
        <w:jc w:val="center"/>
      </w:pPr>
      <w:r w:rsidRPr="000C2E47">
        <w:rPr>
          <w:rFonts w:ascii="Times New Roman" w:eastAsia="맑은 고딕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31400129" wp14:editId="6D793033">
            <wp:extent cx="5040000" cy="3294119"/>
            <wp:effectExtent l="0" t="0" r="8255" b="1905"/>
            <wp:docPr id="12" name="그림 11">
              <a:extLst xmlns:a="http://schemas.openxmlformats.org/drawingml/2006/main">
                <a:ext uri="{FF2B5EF4-FFF2-40B4-BE49-F238E27FC236}">
                  <a16:creationId xmlns:a16="http://schemas.microsoft.com/office/drawing/2014/main" id="{9F9A48F2-A491-4367-9688-460EBDA0B5A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그림 11">
                      <a:extLst>
                        <a:ext uri="{FF2B5EF4-FFF2-40B4-BE49-F238E27FC236}">
                          <a16:creationId xmlns:a16="http://schemas.microsoft.com/office/drawing/2014/main" id="{9F9A48F2-A491-4367-9688-460EBDA0B5A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294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FAF" w:rsidRDefault="009A7E4A" w:rsidP="000C167C">
      <w:pPr>
        <w:pStyle w:val="af"/>
        <w:spacing w:before="0" w:after="0"/>
        <w:jc w:val="center"/>
        <w:rPr>
          <w:rFonts w:ascii="Times New Roman" w:eastAsia="맑은 고딕" w:hAnsi="Times New Roman"/>
        </w:rPr>
      </w:pPr>
      <w:r w:rsidRPr="009A7E4A">
        <w:rPr>
          <w:rFonts w:ascii="Times New Roman" w:hAnsi="Times New Roman"/>
          <w:b w:val="0"/>
        </w:rPr>
        <w:t xml:space="preserve">Figure </w:t>
      </w:r>
      <w:r w:rsidRPr="009A7E4A">
        <w:rPr>
          <w:rFonts w:ascii="Times New Roman" w:hAnsi="Times New Roman"/>
          <w:b w:val="0"/>
        </w:rPr>
        <w:fldChar w:fldCharType="begin"/>
      </w:r>
      <w:r w:rsidRPr="009A7E4A">
        <w:rPr>
          <w:rFonts w:ascii="Times New Roman" w:hAnsi="Times New Roman"/>
          <w:b w:val="0"/>
        </w:rPr>
        <w:instrText xml:space="preserve"> SEQ Figure \* ARABIC </w:instrText>
      </w:r>
      <w:r w:rsidRPr="009A7E4A">
        <w:rPr>
          <w:rFonts w:ascii="Times New Roman" w:hAnsi="Times New Roman"/>
          <w:b w:val="0"/>
        </w:rPr>
        <w:fldChar w:fldCharType="separate"/>
      </w:r>
      <w:r w:rsidRPr="009A7E4A">
        <w:rPr>
          <w:rFonts w:ascii="Times New Roman" w:hAnsi="Times New Roman"/>
          <w:b w:val="0"/>
        </w:rPr>
        <w:t>4</w:t>
      </w:r>
      <w:r w:rsidRPr="009A7E4A">
        <w:rPr>
          <w:rFonts w:ascii="Times New Roman" w:hAnsi="Times New Roman"/>
          <w:b w:val="0"/>
        </w:rPr>
        <w:fldChar w:fldCharType="end"/>
      </w:r>
      <w:r w:rsidRPr="009A7E4A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 False alarm rate of PC-CA polar codes</w:t>
      </w:r>
      <w:r w:rsidRPr="007824DA">
        <w:rPr>
          <w:rFonts w:ascii="Times New Roman" w:hAnsi="Times New Roman"/>
          <w:b w:val="0"/>
        </w:rPr>
        <w:t xml:space="preserve"> according to </w:t>
      </w:r>
      <m:oMath>
        <m:sSub>
          <m:sSubPr>
            <m:ctrlPr>
              <w:rPr>
                <w:rFonts w:ascii="Cambria Math" w:hAnsi="Cambria Math"/>
                <w:b w:val="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CRC</m:t>
            </m:r>
          </m:sub>
        </m:sSub>
      </m:oMath>
    </w:p>
    <w:p w:rsidR="004B0AAD" w:rsidRDefault="006E1767" w:rsidP="003A5C76">
      <w:pPr>
        <w:pStyle w:val="af3"/>
        <w:spacing w:line="288" w:lineRule="auto"/>
        <w:jc w:val="both"/>
        <w:rPr>
          <w:rFonts w:ascii="Arial" w:hAnsi="Arial"/>
          <w:sz w:val="36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ab/>
      </w:r>
      <w:bookmarkEnd w:id="13"/>
    </w:p>
    <w:p w:rsidR="00D429F4" w:rsidRPr="0020272C" w:rsidRDefault="00ED4795" w:rsidP="00D16929">
      <w:pPr>
        <w:pStyle w:val="1"/>
      </w:pPr>
      <w:r>
        <w:t>4</w:t>
      </w:r>
      <w:r w:rsidR="00800A70" w:rsidRPr="0020272C">
        <w:t>.</w:t>
      </w:r>
      <w:r w:rsidR="00D429F4" w:rsidRPr="0020272C">
        <w:t xml:space="preserve"> Conclusions</w:t>
      </w:r>
    </w:p>
    <w:p w:rsidR="00A03468" w:rsidRPr="003C7CC7" w:rsidRDefault="003A5C76" w:rsidP="002D56A2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</w:rPr>
      </w:pPr>
      <w:r>
        <w:rPr>
          <w:rFonts w:eastAsia="맑은 고딕"/>
          <w:lang w:eastAsia="ko-KR"/>
        </w:rPr>
        <w:t>In this contribution, we have following proposal b</w:t>
      </w:r>
      <w:r w:rsidR="007A1C10">
        <w:rPr>
          <w:rFonts w:eastAsia="맑은 고딕"/>
          <w:lang w:eastAsia="ko-KR"/>
        </w:rPr>
        <w:t>ased on some simulation results.</w:t>
      </w:r>
    </w:p>
    <w:p w:rsidR="004F1DB7" w:rsidRDefault="004F1DB7" w:rsidP="004F1DB7">
      <w:pPr>
        <w:spacing w:line="288" w:lineRule="auto"/>
        <w:ind w:firstLine="284"/>
        <w:jc w:val="both"/>
        <w:rPr>
          <w:rFonts w:eastAsiaTheme="minorEastAsia"/>
          <w:lang w:val="en-US" w:eastAsia="ko-KR"/>
        </w:rPr>
      </w:pPr>
      <w:r w:rsidRPr="00E911A0">
        <w:rPr>
          <w:rFonts w:eastAsiaTheme="minorEastAsia" w:hint="eastAsia"/>
          <w:b/>
          <w:i/>
          <w:lang w:val="en-US" w:eastAsia="ko-KR"/>
        </w:rPr>
        <w:t>Proposal 1</w:t>
      </w:r>
      <w:r>
        <w:rPr>
          <w:rFonts w:eastAsiaTheme="minorEastAsia" w:hint="eastAsia"/>
          <w:lang w:val="en-US" w:eastAsia="ko-KR"/>
        </w:rPr>
        <w:t>:</w:t>
      </w:r>
      <w:r>
        <w:rPr>
          <w:rFonts w:eastAsiaTheme="minorEastAsia"/>
          <w:lang w:val="en-US" w:eastAsia="ko-KR"/>
        </w:rPr>
        <w:t xml:space="preserve"> For CA-polar codes (</w:t>
      </w:r>
      <m:oMath>
        <m:r>
          <w:rPr>
            <w:rFonts w:ascii="Cambria Math" w:eastAsia="맑은 고딕" w:hAnsi="Cambria Math"/>
          </w:rPr>
          <m:t>K</m:t>
        </m:r>
        <m:r>
          <m:rPr>
            <m:sty m:val="p"/>
          </m:rPr>
          <w:rPr>
            <w:rFonts w:ascii="Cambria Math" w:eastAsia="맑은 고딕" w:hAnsi="Cambria Math"/>
          </w:rPr>
          <m:t>≥22-</m:t>
        </m:r>
        <m:sSub>
          <m:sSubPr>
            <m:ctrlPr>
              <w:rPr>
                <w:rFonts w:ascii="Cambria Math" w:eastAsia="맑은 고딕" w:hAnsi="Cambria Math"/>
              </w:rPr>
            </m:ctrlPr>
          </m:sSub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FAR,1</m:t>
            </m:r>
          </m:sub>
        </m:sSub>
      </m:oMath>
      <w:r>
        <w:rPr>
          <w:rFonts w:eastAsiaTheme="minorEastAsia"/>
          <w:lang w:val="en-US" w:eastAsia="ko-KR"/>
        </w:rPr>
        <w:t xml:space="preserve">), 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L</m:t>
            </m:r>
          </m:e>
          <m:sub>
            <m:r>
              <w:rPr>
                <w:rFonts w:ascii="Cambria Math" w:eastAsia="맑은 고딕" w:hAnsi="Cambria Math"/>
              </w:rPr>
              <m:t>CRC</m:t>
            </m:r>
          </m:sub>
        </m:sSub>
        <m:r>
          <w:rPr>
            <w:rFonts w:ascii="Cambria Math" w:eastAsia="맑은 고딕" w:hAnsi="Cambria Math"/>
          </w:rPr>
          <m:t>=11</m:t>
        </m:r>
      </m:oMath>
      <w:r>
        <w:rPr>
          <w:rFonts w:eastAsiaTheme="minorEastAsia"/>
          <w:lang w:val="en-US" w:eastAsia="ko-KR"/>
        </w:rPr>
        <w:t xml:space="preserve"> should be consistently used to achieve the same error detection capability as in LTE TBCC.</w:t>
      </w:r>
      <w:r>
        <w:rPr>
          <w:rFonts w:eastAsiaTheme="minorEastAsia" w:hint="eastAsia"/>
          <w:lang w:val="en-US" w:eastAsia="ko-KR"/>
        </w:rPr>
        <w:t xml:space="preserve"> </w:t>
      </w:r>
    </w:p>
    <w:p w:rsidR="004F1DB7" w:rsidRPr="00E911A0" w:rsidRDefault="004F1DB7" w:rsidP="004F1DB7">
      <w:pPr>
        <w:spacing w:line="288" w:lineRule="auto"/>
        <w:ind w:firstLine="284"/>
        <w:jc w:val="both"/>
        <w:rPr>
          <w:rFonts w:eastAsiaTheme="minorEastAsia"/>
          <w:lang w:val="en-US" w:eastAsia="ko-KR"/>
        </w:rPr>
      </w:pPr>
      <w:r w:rsidRPr="00E911A0">
        <w:rPr>
          <w:rFonts w:eastAsiaTheme="minorEastAsia" w:hint="eastAsia"/>
          <w:b/>
          <w:i/>
          <w:lang w:val="en-US" w:eastAsia="ko-KR"/>
        </w:rPr>
        <w:t xml:space="preserve">Proposal </w:t>
      </w:r>
      <w:r>
        <w:rPr>
          <w:rFonts w:eastAsiaTheme="minorEastAsia"/>
          <w:b/>
          <w:i/>
          <w:lang w:val="en-US" w:eastAsia="ko-KR"/>
        </w:rPr>
        <w:t>2</w:t>
      </w:r>
      <w:r>
        <w:rPr>
          <w:rFonts w:eastAsiaTheme="minorEastAsia"/>
          <w:lang w:val="en-US" w:eastAsia="ko-KR"/>
        </w:rPr>
        <w:t xml:space="preserve"> For PC-CA-polar codes (</w:t>
      </w:r>
      <m:oMath>
        <m:r>
          <m:rPr>
            <m:sty m:val="p"/>
          </m:rPr>
          <w:rPr>
            <w:rFonts w:ascii="Cambria Math" w:eastAsiaTheme="minorEastAsia" w:hAnsi="Cambria Math"/>
            <w:lang w:val="en-US" w:eastAsia="ko-KR"/>
          </w:rPr>
          <m:t>12≤</m:t>
        </m:r>
        <m:r>
          <w:rPr>
            <w:rFonts w:ascii="Cambria Math" w:eastAsia="맑은 고딕" w:hAnsi="Cambria Math"/>
          </w:rPr>
          <m:t>K</m:t>
        </m:r>
        <m:r>
          <m:rPr>
            <m:sty m:val="p"/>
          </m:rPr>
          <w:rPr>
            <w:rFonts w:ascii="Cambria Math" w:eastAsia="맑은 고딕" w:hAnsi="Cambria Math"/>
          </w:rPr>
          <m:t>≤22-</m:t>
        </m:r>
        <m:sSub>
          <m:sSubPr>
            <m:ctrlPr>
              <w:rPr>
                <w:rFonts w:ascii="Cambria Math" w:eastAsia="맑은 고딕" w:hAnsi="Cambria Math"/>
              </w:rPr>
            </m:ctrlPr>
          </m:sSub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FAR,1</m:t>
            </m:r>
          </m:sub>
        </m:sSub>
      </m:oMath>
      <w:r>
        <w:rPr>
          <w:rFonts w:eastAsiaTheme="minorEastAsia"/>
          <w:lang w:val="en-US" w:eastAsia="ko-KR"/>
        </w:rPr>
        <w:t xml:space="preserve">), </w:t>
      </w:r>
      <m:oMath>
        <m:sSub>
          <m:sSubPr>
            <m:ctrlPr>
              <w:rPr>
                <w:rFonts w:ascii="Cambria Math" w:eastAsia="맑은 고딕" w:hAnsi="Cambria Math"/>
                <w:i/>
              </w:rPr>
            </m:ctrlPr>
          </m:sSubPr>
          <m:e>
            <m:r>
              <w:rPr>
                <w:rFonts w:ascii="Cambria Math" w:eastAsia="맑은 고딕" w:hAnsi="Cambria Math"/>
              </w:rPr>
              <m:t>L</m:t>
            </m:r>
          </m:e>
          <m:sub>
            <m:r>
              <w:rPr>
                <w:rFonts w:ascii="Cambria Math" w:eastAsia="맑은 고딕" w:hAnsi="Cambria Math"/>
              </w:rPr>
              <m:t>CRC</m:t>
            </m:r>
          </m:sub>
        </m:sSub>
        <m:r>
          <w:rPr>
            <w:rFonts w:ascii="Cambria Math" w:eastAsia="맑은 고딕" w:hAnsi="Cambria Math"/>
          </w:rPr>
          <m:t>=8</m:t>
        </m:r>
      </m:oMath>
      <w:r>
        <w:rPr>
          <w:rFonts w:eastAsiaTheme="minorEastAsia"/>
          <w:lang w:val="en-US" w:eastAsia="ko-KR"/>
        </w:rPr>
        <w:t xml:space="preserve"> should be adopted to achieve reasonable block error rate and false alarm rate. It leads to </w:t>
      </w:r>
      <m:oMath>
        <m:sSub>
          <m:sSubPr>
            <m:ctrlPr>
              <w:rPr>
                <w:rFonts w:ascii="Cambria Math" w:eastAsia="맑은 고딕" w:hAnsi="Cambria Math"/>
              </w:rPr>
            </m:ctrlPr>
          </m:sSubPr>
          <m:e>
            <m:r>
              <w:rPr>
                <w:rFonts w:ascii="Cambria Math" w:eastAsia="맑은 고딕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</w:rPr>
              <m:t>FAR,1</m:t>
            </m:r>
          </m:sub>
        </m:sSub>
        <m:r>
          <w:rPr>
            <w:rFonts w:ascii="Cambria Math" w:eastAsia="맑은 고딕" w:hAnsi="Cambria Math"/>
          </w:rPr>
          <m:t>=5</m:t>
        </m:r>
      </m:oMath>
      <w:r>
        <w:rPr>
          <w:rFonts w:eastAsiaTheme="minorEastAsia" w:hint="eastAsia"/>
          <w:lang w:eastAsia="ko-KR"/>
        </w:rPr>
        <w:t>.</w:t>
      </w:r>
    </w:p>
    <w:p w:rsidR="0089796B" w:rsidRDefault="004C6A8C" w:rsidP="00690E01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summary, </w:t>
      </w:r>
      <w:r w:rsidR="0053012E">
        <w:rPr>
          <w:rFonts w:eastAsia="맑은 고딕"/>
          <w:lang w:eastAsia="ko-KR"/>
        </w:rPr>
        <w:t>following channel coding schemes are proposed for NR uplink control channels.</w:t>
      </w:r>
    </w:p>
    <w:p w:rsidR="0053012E" w:rsidRDefault="0053012E" w:rsidP="00690E01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</w:p>
    <w:p w:rsidR="0053012E" w:rsidRPr="0053012E" w:rsidRDefault="0053012E" w:rsidP="0053012E">
      <w:pPr>
        <w:overflowPunct/>
        <w:autoSpaceDE/>
        <w:autoSpaceDN/>
        <w:adjustRightInd/>
        <w:spacing w:after="120"/>
        <w:jc w:val="center"/>
        <w:textAlignment w:val="auto"/>
        <w:rPr>
          <w:rFonts w:eastAsia="맑은 고딕"/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33900D5F">
            <wp:extent cx="5400000" cy="2684721"/>
            <wp:effectExtent l="0" t="0" r="0" b="1905"/>
            <wp:docPr id="38" name="그림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6847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785F" w:rsidRPr="00BE508A" w:rsidRDefault="00B014CF" w:rsidP="00D16929">
      <w:pPr>
        <w:pStyle w:val="1"/>
        <w:rPr>
          <w:rFonts w:eastAsia="SimSun"/>
        </w:rPr>
      </w:pPr>
      <w:r>
        <w:rPr>
          <w:rFonts w:eastAsia="SimSun"/>
        </w:rPr>
        <w:lastRenderedPageBreak/>
        <w:t>Referen</w:t>
      </w:r>
      <w:r w:rsidR="0021456D" w:rsidRPr="00BE508A">
        <w:rPr>
          <w:rFonts w:eastAsia="SimSun"/>
        </w:rPr>
        <w:t>ces</w:t>
      </w:r>
    </w:p>
    <w:p w:rsidR="00025DF3" w:rsidRPr="00275271" w:rsidRDefault="009E6B7B" w:rsidP="00025DF3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  <w:sz w:val="32"/>
        </w:rPr>
      </w:pPr>
      <w:bookmarkStart w:id="22" w:name="OLE_LINK11"/>
      <w:r>
        <w:rPr>
          <w:rFonts w:eastAsiaTheme="minorEastAsia"/>
          <w:lang w:eastAsia="ko-KR"/>
        </w:rPr>
        <w:t xml:space="preserve">Chairman’s notes in 3GPP TSG RAN WG1 </w:t>
      </w:r>
      <w:r w:rsidR="00210AA0">
        <w:rPr>
          <w:rFonts w:eastAsiaTheme="minorEastAsia"/>
          <w:lang w:eastAsia="ko-KR"/>
        </w:rPr>
        <w:t>NR ad-hoc #3, September 2017.</w:t>
      </w:r>
    </w:p>
    <w:bookmarkEnd w:id="22"/>
    <w:p w:rsidR="00D12E94" w:rsidRPr="00210AA0" w:rsidRDefault="008F76BB" w:rsidP="00A44CE4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</w:rPr>
      </w:pPr>
      <w:r>
        <w:rPr>
          <w:rFonts w:eastAsiaTheme="minorEastAsia"/>
          <w:lang w:eastAsia="ko-KR"/>
        </w:rPr>
        <w:t>M. Mondelli, S. H. Hassani, and R. Urbanke, “From polar to reed-muller codes: A technique to improve the finite-length performance,” IEEE Trans. Commun., vol. 62, no. 9, pp. 3084-3091, Sept. 2014.</w:t>
      </w:r>
      <w:r w:rsidR="00510FEA" w:rsidRPr="000B3097">
        <w:rPr>
          <w:rFonts w:eastAsiaTheme="minorEastAsia"/>
          <w:lang w:eastAsia="ko-KR"/>
        </w:rPr>
        <w:t xml:space="preserve"> </w:t>
      </w:r>
    </w:p>
    <w:p w:rsidR="00210AA0" w:rsidRPr="000B3097" w:rsidRDefault="00210AA0" w:rsidP="00A44CE4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SimSun"/>
        </w:rPr>
      </w:pPr>
      <w:r>
        <w:rPr>
          <w:rFonts w:eastAsiaTheme="minorEastAsia"/>
          <w:lang w:eastAsia="ko-KR"/>
        </w:rPr>
        <w:t>Chairman’s notes in 3GPP TSG RAN WG1 #90, August, 2017.</w:t>
      </w:r>
      <w:r w:rsidRPr="000B3097">
        <w:rPr>
          <w:rFonts w:eastAsia="SimSun"/>
        </w:rPr>
        <w:t xml:space="preserve"> </w:t>
      </w:r>
    </w:p>
    <w:sectPr w:rsidR="00210AA0" w:rsidRPr="000B3097" w:rsidSect="00B44700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4BC" w:rsidRDefault="00EC14BC">
      <w:r>
        <w:separator/>
      </w:r>
    </w:p>
  </w:endnote>
  <w:endnote w:type="continuationSeparator" w:id="0">
    <w:p w:rsidR="00EC14BC" w:rsidRDefault="00EC1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48" w:rsidRDefault="00147348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41EC2">
      <w:t>3</w:t>
    </w:r>
    <w:r>
      <w:fldChar w:fldCharType="end"/>
    </w:r>
  </w:p>
  <w:p w:rsidR="00147348" w:rsidRDefault="001473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4BC" w:rsidRDefault="00EC14BC">
      <w:r>
        <w:separator/>
      </w:r>
    </w:p>
  </w:footnote>
  <w:footnote w:type="continuationSeparator" w:id="0">
    <w:p w:rsidR="00EC14BC" w:rsidRDefault="00EC1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48" w:rsidRDefault="0014734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8D7672"/>
    <w:multiLevelType w:val="hybridMultilevel"/>
    <w:tmpl w:val="24121A0C"/>
    <w:lvl w:ilvl="0" w:tplc="157E05A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079D359A"/>
    <w:multiLevelType w:val="hybridMultilevel"/>
    <w:tmpl w:val="0CD0F610"/>
    <w:lvl w:ilvl="0" w:tplc="0E7AC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86540D6"/>
    <w:multiLevelType w:val="hybridMultilevel"/>
    <w:tmpl w:val="2CA05F0E"/>
    <w:lvl w:ilvl="0" w:tplc="A57AA88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4" w15:restartNumberingAfterBreak="0">
    <w:nsid w:val="11B3245F"/>
    <w:multiLevelType w:val="hybridMultilevel"/>
    <w:tmpl w:val="D8DCF160"/>
    <w:lvl w:ilvl="0" w:tplc="A8FE86D8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BB4FB8"/>
    <w:multiLevelType w:val="hybridMultilevel"/>
    <w:tmpl w:val="62F4B6F0"/>
    <w:lvl w:ilvl="0" w:tplc="0FC681DC">
      <w:start w:val="1"/>
      <w:numFmt w:val="decimal"/>
      <w:lvlText w:val="%1)"/>
      <w:lvlJc w:val="left"/>
      <w:pPr>
        <w:ind w:left="560" w:hanging="360"/>
      </w:pPr>
      <w:rPr>
        <w:rFonts w:hint="default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8" w15:restartNumberingAfterBreak="0">
    <w:nsid w:val="38247B1E"/>
    <w:multiLevelType w:val="hybridMultilevel"/>
    <w:tmpl w:val="13B671B0"/>
    <w:lvl w:ilvl="0" w:tplc="8EE8F90E">
      <w:start w:val="1"/>
      <w:numFmt w:val="decimal"/>
      <w:lvlText w:val="%1)"/>
      <w:lvlJc w:val="left"/>
      <w:pPr>
        <w:ind w:left="560" w:hanging="360"/>
      </w:pPr>
      <w:rPr>
        <w:rFonts w:hint="default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9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1" w15:restartNumberingAfterBreak="0">
    <w:nsid w:val="44BF0B67"/>
    <w:multiLevelType w:val="hybridMultilevel"/>
    <w:tmpl w:val="7624AD26"/>
    <w:lvl w:ilvl="0" w:tplc="EF94A11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2" w15:restartNumberingAfterBreak="0">
    <w:nsid w:val="46197478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3" w15:restartNumberingAfterBreak="0">
    <w:nsid w:val="4768311D"/>
    <w:multiLevelType w:val="hybridMultilevel"/>
    <w:tmpl w:val="7628659C"/>
    <w:lvl w:ilvl="0" w:tplc="780ABB0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14" w15:restartNumberingAfterBreak="0">
    <w:nsid w:val="507310D0"/>
    <w:multiLevelType w:val="hybridMultilevel"/>
    <w:tmpl w:val="CD862BE8"/>
    <w:lvl w:ilvl="0" w:tplc="F5CC5E5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5" w15:restartNumberingAfterBreak="0">
    <w:nsid w:val="50A04C13"/>
    <w:multiLevelType w:val="hybridMultilevel"/>
    <w:tmpl w:val="83CCA496"/>
    <w:lvl w:ilvl="0" w:tplc="99106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4D9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A895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A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2F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48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8C8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D2A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96E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6E84E24"/>
    <w:multiLevelType w:val="hybridMultilevel"/>
    <w:tmpl w:val="1A965F70"/>
    <w:lvl w:ilvl="0" w:tplc="4CA0000C">
      <w:start w:val="1"/>
      <w:numFmt w:val="decimal"/>
      <w:lvlText w:val="Alt.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8" w15:restartNumberingAfterBreak="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F3F95"/>
    <w:multiLevelType w:val="hybridMultilevel"/>
    <w:tmpl w:val="C8D07576"/>
    <w:lvl w:ilvl="0" w:tplc="DE6089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3" w15:restartNumberingAfterBreak="0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7BA7F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E10370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C28DA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609B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B0035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FF6DC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A6086E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4"/>
  </w:num>
  <w:num w:numId="2">
    <w:abstractNumId w:val="18"/>
  </w:num>
  <w:num w:numId="3">
    <w:abstractNumId w:val="19"/>
  </w:num>
  <w:num w:numId="4">
    <w:abstractNumId w:val="10"/>
  </w:num>
  <w:num w:numId="5">
    <w:abstractNumId w:val="6"/>
  </w:num>
  <w:num w:numId="6">
    <w:abstractNumId w:val="17"/>
  </w:num>
  <w:num w:numId="7">
    <w:abstractNumId w:val="20"/>
  </w:num>
  <w:num w:numId="8">
    <w:abstractNumId w:val="11"/>
  </w:num>
  <w:num w:numId="9">
    <w:abstractNumId w:val="22"/>
  </w:num>
  <w:num w:numId="10">
    <w:abstractNumId w:val="3"/>
  </w:num>
  <w:num w:numId="11">
    <w:abstractNumId w:val="14"/>
  </w:num>
  <w:num w:numId="12">
    <w:abstractNumId w:val="2"/>
  </w:num>
  <w:num w:numId="13">
    <w:abstractNumId w:val="23"/>
  </w:num>
  <w:num w:numId="14">
    <w:abstractNumId w:val="21"/>
  </w:num>
  <w:num w:numId="15">
    <w:abstractNumId w:val="12"/>
  </w:num>
  <w:num w:numId="16">
    <w:abstractNumId w:val="13"/>
  </w:num>
  <w:num w:numId="17">
    <w:abstractNumId w:val="5"/>
  </w:num>
  <w:num w:numId="18">
    <w:abstractNumId w:val="8"/>
  </w:num>
  <w:num w:numId="19">
    <w:abstractNumId w:val="1"/>
  </w:num>
  <w:num w:numId="20">
    <w:abstractNumId w:val="16"/>
  </w:num>
  <w:num w:numId="21">
    <w:abstractNumId w:val="7"/>
  </w:num>
  <w:num w:numId="22">
    <w:abstractNumId w:val="15"/>
  </w:num>
  <w:num w:numId="2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FCF"/>
    <w:rsid w:val="000001BE"/>
    <w:rsid w:val="00000312"/>
    <w:rsid w:val="00000880"/>
    <w:rsid w:val="00000A1F"/>
    <w:rsid w:val="00000C38"/>
    <w:rsid w:val="00000EC2"/>
    <w:rsid w:val="000010D1"/>
    <w:rsid w:val="0000197E"/>
    <w:rsid w:val="00001D91"/>
    <w:rsid w:val="0000203C"/>
    <w:rsid w:val="00002476"/>
    <w:rsid w:val="000024F9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4D1"/>
    <w:rsid w:val="00005639"/>
    <w:rsid w:val="00005D12"/>
    <w:rsid w:val="00005E99"/>
    <w:rsid w:val="00005EFA"/>
    <w:rsid w:val="000064DA"/>
    <w:rsid w:val="000068F9"/>
    <w:rsid w:val="00007147"/>
    <w:rsid w:val="000076FB"/>
    <w:rsid w:val="00007D51"/>
    <w:rsid w:val="00007DD5"/>
    <w:rsid w:val="00007E10"/>
    <w:rsid w:val="0001018B"/>
    <w:rsid w:val="0001022A"/>
    <w:rsid w:val="000102A6"/>
    <w:rsid w:val="00010302"/>
    <w:rsid w:val="00010749"/>
    <w:rsid w:val="000108F4"/>
    <w:rsid w:val="00010940"/>
    <w:rsid w:val="00010C10"/>
    <w:rsid w:val="00010F23"/>
    <w:rsid w:val="00010F40"/>
    <w:rsid w:val="00011689"/>
    <w:rsid w:val="000116BE"/>
    <w:rsid w:val="00011802"/>
    <w:rsid w:val="00011984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160"/>
    <w:rsid w:val="00014394"/>
    <w:rsid w:val="000143B3"/>
    <w:rsid w:val="0001493C"/>
    <w:rsid w:val="00014D4C"/>
    <w:rsid w:val="000154AF"/>
    <w:rsid w:val="00015AF0"/>
    <w:rsid w:val="00015D58"/>
    <w:rsid w:val="00016377"/>
    <w:rsid w:val="0001638F"/>
    <w:rsid w:val="00016A88"/>
    <w:rsid w:val="000170B5"/>
    <w:rsid w:val="000171C3"/>
    <w:rsid w:val="00017268"/>
    <w:rsid w:val="00017A13"/>
    <w:rsid w:val="00017AD0"/>
    <w:rsid w:val="00020040"/>
    <w:rsid w:val="00020134"/>
    <w:rsid w:val="0002063E"/>
    <w:rsid w:val="00020747"/>
    <w:rsid w:val="00020A0A"/>
    <w:rsid w:val="00020CD8"/>
    <w:rsid w:val="00020DC7"/>
    <w:rsid w:val="00021126"/>
    <w:rsid w:val="00021779"/>
    <w:rsid w:val="000217BB"/>
    <w:rsid w:val="000219E4"/>
    <w:rsid w:val="00021CB5"/>
    <w:rsid w:val="000222E7"/>
    <w:rsid w:val="00022422"/>
    <w:rsid w:val="0002253F"/>
    <w:rsid w:val="00022BD5"/>
    <w:rsid w:val="00023078"/>
    <w:rsid w:val="00023F51"/>
    <w:rsid w:val="0002416B"/>
    <w:rsid w:val="000242E5"/>
    <w:rsid w:val="0002434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5DF3"/>
    <w:rsid w:val="00025E75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600"/>
    <w:rsid w:val="00031625"/>
    <w:rsid w:val="00031694"/>
    <w:rsid w:val="000317AD"/>
    <w:rsid w:val="00031B65"/>
    <w:rsid w:val="00031C72"/>
    <w:rsid w:val="00032281"/>
    <w:rsid w:val="000323A3"/>
    <w:rsid w:val="00032BB1"/>
    <w:rsid w:val="00033222"/>
    <w:rsid w:val="0003327A"/>
    <w:rsid w:val="00033DF0"/>
    <w:rsid w:val="00033EC0"/>
    <w:rsid w:val="0003414F"/>
    <w:rsid w:val="000346A3"/>
    <w:rsid w:val="00034FEA"/>
    <w:rsid w:val="0003505F"/>
    <w:rsid w:val="00035281"/>
    <w:rsid w:val="0003546D"/>
    <w:rsid w:val="000354A3"/>
    <w:rsid w:val="000376FB"/>
    <w:rsid w:val="00037C2B"/>
    <w:rsid w:val="00037E1F"/>
    <w:rsid w:val="0004079B"/>
    <w:rsid w:val="00040809"/>
    <w:rsid w:val="00040CD6"/>
    <w:rsid w:val="00040D7B"/>
    <w:rsid w:val="00040F38"/>
    <w:rsid w:val="00041167"/>
    <w:rsid w:val="000412BE"/>
    <w:rsid w:val="000413F9"/>
    <w:rsid w:val="00041A86"/>
    <w:rsid w:val="00041B53"/>
    <w:rsid w:val="00041EB9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D8F"/>
    <w:rsid w:val="00043FFF"/>
    <w:rsid w:val="00044186"/>
    <w:rsid w:val="00044532"/>
    <w:rsid w:val="00044974"/>
    <w:rsid w:val="00044EA8"/>
    <w:rsid w:val="00044F10"/>
    <w:rsid w:val="000451B8"/>
    <w:rsid w:val="0004561C"/>
    <w:rsid w:val="0004567D"/>
    <w:rsid w:val="00045943"/>
    <w:rsid w:val="00045BEF"/>
    <w:rsid w:val="00045D66"/>
    <w:rsid w:val="000463F0"/>
    <w:rsid w:val="000464A2"/>
    <w:rsid w:val="00046775"/>
    <w:rsid w:val="000468A5"/>
    <w:rsid w:val="000470D8"/>
    <w:rsid w:val="00047144"/>
    <w:rsid w:val="0004746E"/>
    <w:rsid w:val="00047B77"/>
    <w:rsid w:val="00047D35"/>
    <w:rsid w:val="00047FDD"/>
    <w:rsid w:val="00050021"/>
    <w:rsid w:val="00050074"/>
    <w:rsid w:val="000501AE"/>
    <w:rsid w:val="000503BF"/>
    <w:rsid w:val="000507D2"/>
    <w:rsid w:val="00050E3D"/>
    <w:rsid w:val="00050F01"/>
    <w:rsid w:val="000513D9"/>
    <w:rsid w:val="0005165C"/>
    <w:rsid w:val="00051668"/>
    <w:rsid w:val="00051AB8"/>
    <w:rsid w:val="00051D43"/>
    <w:rsid w:val="000528EB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3C"/>
    <w:rsid w:val="0005696E"/>
    <w:rsid w:val="00056BE0"/>
    <w:rsid w:val="0005713B"/>
    <w:rsid w:val="0005715E"/>
    <w:rsid w:val="000571B1"/>
    <w:rsid w:val="00057748"/>
    <w:rsid w:val="00060D93"/>
    <w:rsid w:val="000612FF"/>
    <w:rsid w:val="0006145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3A2"/>
    <w:rsid w:val="000679A5"/>
    <w:rsid w:val="00067EC1"/>
    <w:rsid w:val="00067FE1"/>
    <w:rsid w:val="00070C7F"/>
    <w:rsid w:val="00070D27"/>
    <w:rsid w:val="00070F6A"/>
    <w:rsid w:val="00071081"/>
    <w:rsid w:val="000710FF"/>
    <w:rsid w:val="000711A5"/>
    <w:rsid w:val="00071403"/>
    <w:rsid w:val="000715AF"/>
    <w:rsid w:val="000716BA"/>
    <w:rsid w:val="00071B0A"/>
    <w:rsid w:val="00071DEC"/>
    <w:rsid w:val="00071E27"/>
    <w:rsid w:val="00072069"/>
    <w:rsid w:val="0007230F"/>
    <w:rsid w:val="0007250B"/>
    <w:rsid w:val="0007284D"/>
    <w:rsid w:val="000734A3"/>
    <w:rsid w:val="0007428E"/>
    <w:rsid w:val="00074900"/>
    <w:rsid w:val="00075025"/>
    <w:rsid w:val="00075085"/>
    <w:rsid w:val="0007525C"/>
    <w:rsid w:val="000752B3"/>
    <w:rsid w:val="00075401"/>
    <w:rsid w:val="0007577D"/>
    <w:rsid w:val="000759FE"/>
    <w:rsid w:val="00075B8E"/>
    <w:rsid w:val="00075ED1"/>
    <w:rsid w:val="000764EC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704"/>
    <w:rsid w:val="00085B51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E7E"/>
    <w:rsid w:val="00091F20"/>
    <w:rsid w:val="00092131"/>
    <w:rsid w:val="000923F2"/>
    <w:rsid w:val="00092446"/>
    <w:rsid w:val="0009274D"/>
    <w:rsid w:val="000930F3"/>
    <w:rsid w:val="00093570"/>
    <w:rsid w:val="00094454"/>
    <w:rsid w:val="00094928"/>
    <w:rsid w:val="00094B54"/>
    <w:rsid w:val="000951FC"/>
    <w:rsid w:val="00095343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448"/>
    <w:rsid w:val="000A0839"/>
    <w:rsid w:val="000A0A1A"/>
    <w:rsid w:val="000A0CEC"/>
    <w:rsid w:val="000A0D8B"/>
    <w:rsid w:val="000A143C"/>
    <w:rsid w:val="000A1843"/>
    <w:rsid w:val="000A1868"/>
    <w:rsid w:val="000A221C"/>
    <w:rsid w:val="000A2606"/>
    <w:rsid w:val="000A27C7"/>
    <w:rsid w:val="000A30E9"/>
    <w:rsid w:val="000A3316"/>
    <w:rsid w:val="000A394B"/>
    <w:rsid w:val="000A3AB2"/>
    <w:rsid w:val="000A43B5"/>
    <w:rsid w:val="000A470F"/>
    <w:rsid w:val="000A49C5"/>
    <w:rsid w:val="000A542A"/>
    <w:rsid w:val="000A58D1"/>
    <w:rsid w:val="000A58DC"/>
    <w:rsid w:val="000A5985"/>
    <w:rsid w:val="000A5DB3"/>
    <w:rsid w:val="000A6191"/>
    <w:rsid w:val="000A6A6E"/>
    <w:rsid w:val="000A758C"/>
    <w:rsid w:val="000A77ED"/>
    <w:rsid w:val="000A7B44"/>
    <w:rsid w:val="000A7C57"/>
    <w:rsid w:val="000A7FF9"/>
    <w:rsid w:val="000B0013"/>
    <w:rsid w:val="000B0062"/>
    <w:rsid w:val="000B0098"/>
    <w:rsid w:val="000B04A7"/>
    <w:rsid w:val="000B078E"/>
    <w:rsid w:val="000B0C33"/>
    <w:rsid w:val="000B0EA9"/>
    <w:rsid w:val="000B0F44"/>
    <w:rsid w:val="000B154F"/>
    <w:rsid w:val="000B15A2"/>
    <w:rsid w:val="000B1711"/>
    <w:rsid w:val="000B177E"/>
    <w:rsid w:val="000B1CB0"/>
    <w:rsid w:val="000B1EA6"/>
    <w:rsid w:val="000B2191"/>
    <w:rsid w:val="000B2A0D"/>
    <w:rsid w:val="000B2AFB"/>
    <w:rsid w:val="000B2D5A"/>
    <w:rsid w:val="000B301D"/>
    <w:rsid w:val="000B3097"/>
    <w:rsid w:val="000B3317"/>
    <w:rsid w:val="000B353F"/>
    <w:rsid w:val="000B390B"/>
    <w:rsid w:val="000B3991"/>
    <w:rsid w:val="000B3AB5"/>
    <w:rsid w:val="000B3E2D"/>
    <w:rsid w:val="000B4105"/>
    <w:rsid w:val="000B4901"/>
    <w:rsid w:val="000B498A"/>
    <w:rsid w:val="000B49EC"/>
    <w:rsid w:val="000B4B9D"/>
    <w:rsid w:val="000B4E41"/>
    <w:rsid w:val="000B5065"/>
    <w:rsid w:val="000B54E4"/>
    <w:rsid w:val="000B59F2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0C9A"/>
    <w:rsid w:val="000C0DF4"/>
    <w:rsid w:val="000C150A"/>
    <w:rsid w:val="000C1593"/>
    <w:rsid w:val="000C167C"/>
    <w:rsid w:val="000C1BDD"/>
    <w:rsid w:val="000C1C83"/>
    <w:rsid w:val="000C20CE"/>
    <w:rsid w:val="000C2561"/>
    <w:rsid w:val="000C25BB"/>
    <w:rsid w:val="000C26B3"/>
    <w:rsid w:val="000C2782"/>
    <w:rsid w:val="000C2936"/>
    <w:rsid w:val="000C2B08"/>
    <w:rsid w:val="000C2D2F"/>
    <w:rsid w:val="000C2E47"/>
    <w:rsid w:val="000C3180"/>
    <w:rsid w:val="000C31C1"/>
    <w:rsid w:val="000C3674"/>
    <w:rsid w:val="000C3B46"/>
    <w:rsid w:val="000C43B4"/>
    <w:rsid w:val="000C4BA8"/>
    <w:rsid w:val="000C4E35"/>
    <w:rsid w:val="000C5458"/>
    <w:rsid w:val="000C5698"/>
    <w:rsid w:val="000C56F4"/>
    <w:rsid w:val="000C5C28"/>
    <w:rsid w:val="000C5FB1"/>
    <w:rsid w:val="000C6052"/>
    <w:rsid w:val="000C66F7"/>
    <w:rsid w:val="000C6787"/>
    <w:rsid w:val="000C6968"/>
    <w:rsid w:val="000C6DB9"/>
    <w:rsid w:val="000C7093"/>
    <w:rsid w:val="000C71FE"/>
    <w:rsid w:val="000C72EA"/>
    <w:rsid w:val="000C74E9"/>
    <w:rsid w:val="000C7A25"/>
    <w:rsid w:val="000D0459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B47"/>
    <w:rsid w:val="000D3D96"/>
    <w:rsid w:val="000D431F"/>
    <w:rsid w:val="000D4C31"/>
    <w:rsid w:val="000D59B2"/>
    <w:rsid w:val="000D5A10"/>
    <w:rsid w:val="000D5BB6"/>
    <w:rsid w:val="000D5C6B"/>
    <w:rsid w:val="000D5DC0"/>
    <w:rsid w:val="000D6433"/>
    <w:rsid w:val="000D6453"/>
    <w:rsid w:val="000D6661"/>
    <w:rsid w:val="000D6A49"/>
    <w:rsid w:val="000D6B6C"/>
    <w:rsid w:val="000D6C73"/>
    <w:rsid w:val="000D6CC7"/>
    <w:rsid w:val="000D6E40"/>
    <w:rsid w:val="000D7143"/>
    <w:rsid w:val="000D71C6"/>
    <w:rsid w:val="000D7335"/>
    <w:rsid w:val="000D742E"/>
    <w:rsid w:val="000D762A"/>
    <w:rsid w:val="000D765D"/>
    <w:rsid w:val="000D7997"/>
    <w:rsid w:val="000D7A70"/>
    <w:rsid w:val="000D7C90"/>
    <w:rsid w:val="000D7EC4"/>
    <w:rsid w:val="000E056E"/>
    <w:rsid w:val="000E12C7"/>
    <w:rsid w:val="000E1783"/>
    <w:rsid w:val="000E1927"/>
    <w:rsid w:val="000E1AEF"/>
    <w:rsid w:val="000E1BF2"/>
    <w:rsid w:val="000E1C38"/>
    <w:rsid w:val="000E246A"/>
    <w:rsid w:val="000E25CD"/>
    <w:rsid w:val="000E2DAE"/>
    <w:rsid w:val="000E317E"/>
    <w:rsid w:val="000E3479"/>
    <w:rsid w:val="000E4079"/>
    <w:rsid w:val="000E44C1"/>
    <w:rsid w:val="000E4656"/>
    <w:rsid w:val="000E4DCB"/>
    <w:rsid w:val="000E4F31"/>
    <w:rsid w:val="000E5338"/>
    <w:rsid w:val="000E5627"/>
    <w:rsid w:val="000E5C3E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78"/>
    <w:rsid w:val="000F0B9B"/>
    <w:rsid w:val="000F0FCF"/>
    <w:rsid w:val="000F1119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A48"/>
    <w:rsid w:val="000F3D5B"/>
    <w:rsid w:val="000F41AE"/>
    <w:rsid w:val="000F455D"/>
    <w:rsid w:val="000F4857"/>
    <w:rsid w:val="000F4D65"/>
    <w:rsid w:val="000F4F36"/>
    <w:rsid w:val="000F558A"/>
    <w:rsid w:val="000F5761"/>
    <w:rsid w:val="000F59B7"/>
    <w:rsid w:val="000F6175"/>
    <w:rsid w:val="000F63C0"/>
    <w:rsid w:val="000F66EE"/>
    <w:rsid w:val="000F688E"/>
    <w:rsid w:val="000F6EE0"/>
    <w:rsid w:val="000F7324"/>
    <w:rsid w:val="000F7356"/>
    <w:rsid w:val="000F73F5"/>
    <w:rsid w:val="000F7DC9"/>
    <w:rsid w:val="000F7E3F"/>
    <w:rsid w:val="00100301"/>
    <w:rsid w:val="001004B5"/>
    <w:rsid w:val="00100662"/>
    <w:rsid w:val="00100B6B"/>
    <w:rsid w:val="00100E40"/>
    <w:rsid w:val="00100E89"/>
    <w:rsid w:val="00100F00"/>
    <w:rsid w:val="00101226"/>
    <w:rsid w:val="0010158C"/>
    <w:rsid w:val="001015CD"/>
    <w:rsid w:val="0010166B"/>
    <w:rsid w:val="001019CE"/>
    <w:rsid w:val="00101AA1"/>
    <w:rsid w:val="00101BFB"/>
    <w:rsid w:val="00102144"/>
    <w:rsid w:val="001022F8"/>
    <w:rsid w:val="00102698"/>
    <w:rsid w:val="001034DC"/>
    <w:rsid w:val="001035CC"/>
    <w:rsid w:val="0010362C"/>
    <w:rsid w:val="0010372C"/>
    <w:rsid w:val="001037F4"/>
    <w:rsid w:val="001038B8"/>
    <w:rsid w:val="00104004"/>
    <w:rsid w:val="001040EC"/>
    <w:rsid w:val="001047A6"/>
    <w:rsid w:val="00104C4D"/>
    <w:rsid w:val="001053B2"/>
    <w:rsid w:val="00105AA2"/>
    <w:rsid w:val="00105F83"/>
    <w:rsid w:val="001060C1"/>
    <w:rsid w:val="001061FE"/>
    <w:rsid w:val="001064DA"/>
    <w:rsid w:val="0010658B"/>
    <w:rsid w:val="00106A9A"/>
    <w:rsid w:val="00106E2C"/>
    <w:rsid w:val="0011035B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7E2"/>
    <w:rsid w:val="00116853"/>
    <w:rsid w:val="001170BA"/>
    <w:rsid w:val="00117333"/>
    <w:rsid w:val="00117622"/>
    <w:rsid w:val="0011794D"/>
    <w:rsid w:val="00117BAF"/>
    <w:rsid w:val="00117E2D"/>
    <w:rsid w:val="0012054E"/>
    <w:rsid w:val="001205F2"/>
    <w:rsid w:val="00120648"/>
    <w:rsid w:val="0012076E"/>
    <w:rsid w:val="0012079F"/>
    <w:rsid w:val="00120832"/>
    <w:rsid w:val="00120ED0"/>
    <w:rsid w:val="0012184F"/>
    <w:rsid w:val="00121C0C"/>
    <w:rsid w:val="00121F88"/>
    <w:rsid w:val="001225AE"/>
    <w:rsid w:val="00122689"/>
    <w:rsid w:val="001226DE"/>
    <w:rsid w:val="00122F56"/>
    <w:rsid w:val="00123610"/>
    <w:rsid w:val="00123D08"/>
    <w:rsid w:val="00124202"/>
    <w:rsid w:val="00124270"/>
    <w:rsid w:val="0012491E"/>
    <w:rsid w:val="00124A59"/>
    <w:rsid w:val="00124A86"/>
    <w:rsid w:val="00124CD5"/>
    <w:rsid w:val="00124DA5"/>
    <w:rsid w:val="00124DEE"/>
    <w:rsid w:val="001250A1"/>
    <w:rsid w:val="001255AD"/>
    <w:rsid w:val="001255F3"/>
    <w:rsid w:val="0012614D"/>
    <w:rsid w:val="0012663A"/>
    <w:rsid w:val="001268C0"/>
    <w:rsid w:val="00126B77"/>
    <w:rsid w:val="0012702E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1B7B"/>
    <w:rsid w:val="001323F9"/>
    <w:rsid w:val="00132981"/>
    <w:rsid w:val="00132B25"/>
    <w:rsid w:val="00132BA1"/>
    <w:rsid w:val="00132D66"/>
    <w:rsid w:val="00132EFC"/>
    <w:rsid w:val="00133290"/>
    <w:rsid w:val="00133406"/>
    <w:rsid w:val="001334EE"/>
    <w:rsid w:val="001335D6"/>
    <w:rsid w:val="001335FB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875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8B0"/>
    <w:rsid w:val="00141CC9"/>
    <w:rsid w:val="00141E5D"/>
    <w:rsid w:val="0014240B"/>
    <w:rsid w:val="0014245E"/>
    <w:rsid w:val="001426C9"/>
    <w:rsid w:val="00142A70"/>
    <w:rsid w:val="0014326A"/>
    <w:rsid w:val="001433C8"/>
    <w:rsid w:val="0014350B"/>
    <w:rsid w:val="00143663"/>
    <w:rsid w:val="001437C9"/>
    <w:rsid w:val="001439C5"/>
    <w:rsid w:val="00143E02"/>
    <w:rsid w:val="00144219"/>
    <w:rsid w:val="001442CF"/>
    <w:rsid w:val="001447FE"/>
    <w:rsid w:val="00144E43"/>
    <w:rsid w:val="001453CD"/>
    <w:rsid w:val="00145AF2"/>
    <w:rsid w:val="00145F37"/>
    <w:rsid w:val="0014654C"/>
    <w:rsid w:val="00146714"/>
    <w:rsid w:val="001467F3"/>
    <w:rsid w:val="00146FEE"/>
    <w:rsid w:val="0014717B"/>
    <w:rsid w:val="001471B1"/>
    <w:rsid w:val="00147348"/>
    <w:rsid w:val="001474DD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69D"/>
    <w:rsid w:val="00151FC1"/>
    <w:rsid w:val="00152126"/>
    <w:rsid w:val="001525D8"/>
    <w:rsid w:val="0015369D"/>
    <w:rsid w:val="00153C7F"/>
    <w:rsid w:val="001540DA"/>
    <w:rsid w:val="001544B1"/>
    <w:rsid w:val="00154F6E"/>
    <w:rsid w:val="00155598"/>
    <w:rsid w:val="001555E2"/>
    <w:rsid w:val="0015581F"/>
    <w:rsid w:val="00155F90"/>
    <w:rsid w:val="00155FF0"/>
    <w:rsid w:val="0015679B"/>
    <w:rsid w:val="00156C8D"/>
    <w:rsid w:val="00156D00"/>
    <w:rsid w:val="001572DC"/>
    <w:rsid w:val="0015734F"/>
    <w:rsid w:val="00157D87"/>
    <w:rsid w:val="00157FDB"/>
    <w:rsid w:val="00160402"/>
    <w:rsid w:val="00160585"/>
    <w:rsid w:val="00160F71"/>
    <w:rsid w:val="00161685"/>
    <w:rsid w:val="00161753"/>
    <w:rsid w:val="001618B4"/>
    <w:rsid w:val="00161C39"/>
    <w:rsid w:val="00161DF6"/>
    <w:rsid w:val="0016298A"/>
    <w:rsid w:val="00162B56"/>
    <w:rsid w:val="00162FC4"/>
    <w:rsid w:val="00163624"/>
    <w:rsid w:val="0016392D"/>
    <w:rsid w:val="00163B89"/>
    <w:rsid w:val="00163CA8"/>
    <w:rsid w:val="001647AF"/>
    <w:rsid w:val="00164D39"/>
    <w:rsid w:val="00165054"/>
    <w:rsid w:val="0016539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4E3"/>
    <w:rsid w:val="0017195D"/>
    <w:rsid w:val="001719BB"/>
    <w:rsid w:val="00171AE3"/>
    <w:rsid w:val="00171AFD"/>
    <w:rsid w:val="00171C7D"/>
    <w:rsid w:val="00171CCF"/>
    <w:rsid w:val="00171FD1"/>
    <w:rsid w:val="001722E8"/>
    <w:rsid w:val="00172401"/>
    <w:rsid w:val="00172BC3"/>
    <w:rsid w:val="00172E4C"/>
    <w:rsid w:val="00173168"/>
    <w:rsid w:val="00173B08"/>
    <w:rsid w:val="00173BF0"/>
    <w:rsid w:val="0017415E"/>
    <w:rsid w:val="001742B5"/>
    <w:rsid w:val="001744F7"/>
    <w:rsid w:val="001748AE"/>
    <w:rsid w:val="00175978"/>
    <w:rsid w:val="00175BEA"/>
    <w:rsid w:val="00175C79"/>
    <w:rsid w:val="00176204"/>
    <w:rsid w:val="0017625A"/>
    <w:rsid w:val="00176A3E"/>
    <w:rsid w:val="00176B02"/>
    <w:rsid w:val="00176FC1"/>
    <w:rsid w:val="00177050"/>
    <w:rsid w:val="00177556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3DA6"/>
    <w:rsid w:val="00184787"/>
    <w:rsid w:val="0018490C"/>
    <w:rsid w:val="001852F0"/>
    <w:rsid w:val="00185357"/>
    <w:rsid w:val="001853DF"/>
    <w:rsid w:val="001854B4"/>
    <w:rsid w:val="001855F6"/>
    <w:rsid w:val="0018561C"/>
    <w:rsid w:val="00185691"/>
    <w:rsid w:val="00185891"/>
    <w:rsid w:val="00185915"/>
    <w:rsid w:val="00185BAB"/>
    <w:rsid w:val="00185C59"/>
    <w:rsid w:val="00186898"/>
    <w:rsid w:val="00187C5C"/>
    <w:rsid w:val="001900D5"/>
    <w:rsid w:val="0019026F"/>
    <w:rsid w:val="0019036B"/>
    <w:rsid w:val="001903D6"/>
    <w:rsid w:val="001903DC"/>
    <w:rsid w:val="00190485"/>
    <w:rsid w:val="001915D5"/>
    <w:rsid w:val="001916DC"/>
    <w:rsid w:val="0019171E"/>
    <w:rsid w:val="00191755"/>
    <w:rsid w:val="00191A40"/>
    <w:rsid w:val="00191F31"/>
    <w:rsid w:val="00192221"/>
    <w:rsid w:val="0019233C"/>
    <w:rsid w:val="00192357"/>
    <w:rsid w:val="00192438"/>
    <w:rsid w:val="00192970"/>
    <w:rsid w:val="00192FD6"/>
    <w:rsid w:val="001931C6"/>
    <w:rsid w:val="00193751"/>
    <w:rsid w:val="00193846"/>
    <w:rsid w:val="00193B83"/>
    <w:rsid w:val="00193DCC"/>
    <w:rsid w:val="001943CD"/>
    <w:rsid w:val="00194875"/>
    <w:rsid w:val="00194A9C"/>
    <w:rsid w:val="00194BDB"/>
    <w:rsid w:val="00195489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DE"/>
    <w:rsid w:val="001A10F6"/>
    <w:rsid w:val="001A127D"/>
    <w:rsid w:val="001A1723"/>
    <w:rsid w:val="001A19F9"/>
    <w:rsid w:val="001A2AF1"/>
    <w:rsid w:val="001A2D94"/>
    <w:rsid w:val="001A3098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7077"/>
    <w:rsid w:val="001A70C0"/>
    <w:rsid w:val="001A71FC"/>
    <w:rsid w:val="001A75C1"/>
    <w:rsid w:val="001A7AD5"/>
    <w:rsid w:val="001A7E67"/>
    <w:rsid w:val="001B0169"/>
    <w:rsid w:val="001B06CF"/>
    <w:rsid w:val="001B0CC0"/>
    <w:rsid w:val="001B117E"/>
    <w:rsid w:val="001B1227"/>
    <w:rsid w:val="001B12C5"/>
    <w:rsid w:val="001B14C6"/>
    <w:rsid w:val="001B1504"/>
    <w:rsid w:val="001B21E0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4A8D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0B39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4880"/>
    <w:rsid w:val="001C4F50"/>
    <w:rsid w:val="001C5046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7264"/>
    <w:rsid w:val="001C7679"/>
    <w:rsid w:val="001C77BB"/>
    <w:rsid w:val="001C7BB2"/>
    <w:rsid w:val="001C7BD1"/>
    <w:rsid w:val="001C7F07"/>
    <w:rsid w:val="001C7F83"/>
    <w:rsid w:val="001D039F"/>
    <w:rsid w:val="001D092C"/>
    <w:rsid w:val="001D0C7D"/>
    <w:rsid w:val="001D0E1A"/>
    <w:rsid w:val="001D1845"/>
    <w:rsid w:val="001D19D7"/>
    <w:rsid w:val="001D1B59"/>
    <w:rsid w:val="001D1F4D"/>
    <w:rsid w:val="001D2003"/>
    <w:rsid w:val="001D2602"/>
    <w:rsid w:val="001D2662"/>
    <w:rsid w:val="001D2B9A"/>
    <w:rsid w:val="001D36B8"/>
    <w:rsid w:val="001D3DAA"/>
    <w:rsid w:val="001D3EA1"/>
    <w:rsid w:val="001D411E"/>
    <w:rsid w:val="001D412F"/>
    <w:rsid w:val="001D443D"/>
    <w:rsid w:val="001D5157"/>
    <w:rsid w:val="001D5236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25D"/>
    <w:rsid w:val="001D75F4"/>
    <w:rsid w:val="001D77C8"/>
    <w:rsid w:val="001D7987"/>
    <w:rsid w:val="001D7D11"/>
    <w:rsid w:val="001E0092"/>
    <w:rsid w:val="001E02E7"/>
    <w:rsid w:val="001E135A"/>
    <w:rsid w:val="001E1C62"/>
    <w:rsid w:val="001E1DDF"/>
    <w:rsid w:val="001E1FF4"/>
    <w:rsid w:val="001E2110"/>
    <w:rsid w:val="001E25D3"/>
    <w:rsid w:val="001E2667"/>
    <w:rsid w:val="001E28ED"/>
    <w:rsid w:val="001E2927"/>
    <w:rsid w:val="001E3BBB"/>
    <w:rsid w:val="001E3DA9"/>
    <w:rsid w:val="001E3E46"/>
    <w:rsid w:val="001E40A6"/>
    <w:rsid w:val="001E481E"/>
    <w:rsid w:val="001E4E82"/>
    <w:rsid w:val="001E5B36"/>
    <w:rsid w:val="001E5C61"/>
    <w:rsid w:val="001E60EA"/>
    <w:rsid w:val="001E6660"/>
    <w:rsid w:val="001E671F"/>
    <w:rsid w:val="001E691D"/>
    <w:rsid w:val="001E6A6A"/>
    <w:rsid w:val="001E6CBE"/>
    <w:rsid w:val="001E6F43"/>
    <w:rsid w:val="001E6FDA"/>
    <w:rsid w:val="001E746C"/>
    <w:rsid w:val="001E785F"/>
    <w:rsid w:val="001F0163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53F"/>
    <w:rsid w:val="001F2977"/>
    <w:rsid w:val="001F2994"/>
    <w:rsid w:val="001F2BA0"/>
    <w:rsid w:val="001F2DFC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6997"/>
    <w:rsid w:val="001F75AE"/>
    <w:rsid w:val="001F7641"/>
    <w:rsid w:val="001F7797"/>
    <w:rsid w:val="001F7A24"/>
    <w:rsid w:val="001F7A66"/>
    <w:rsid w:val="001F7C63"/>
    <w:rsid w:val="00200E60"/>
    <w:rsid w:val="00200FCD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BB1"/>
    <w:rsid w:val="00202D29"/>
    <w:rsid w:val="0020321D"/>
    <w:rsid w:val="002036DC"/>
    <w:rsid w:val="00203742"/>
    <w:rsid w:val="00203762"/>
    <w:rsid w:val="00203DA8"/>
    <w:rsid w:val="0020429C"/>
    <w:rsid w:val="00204642"/>
    <w:rsid w:val="002046EE"/>
    <w:rsid w:val="00204D49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AA0"/>
    <w:rsid w:val="00210CDF"/>
    <w:rsid w:val="00210FF6"/>
    <w:rsid w:val="00211018"/>
    <w:rsid w:val="00211022"/>
    <w:rsid w:val="0021103F"/>
    <w:rsid w:val="00211853"/>
    <w:rsid w:val="00211C6E"/>
    <w:rsid w:val="00211E61"/>
    <w:rsid w:val="00212362"/>
    <w:rsid w:val="00212D25"/>
    <w:rsid w:val="0021315F"/>
    <w:rsid w:val="002133FE"/>
    <w:rsid w:val="0021343F"/>
    <w:rsid w:val="00213A44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38C"/>
    <w:rsid w:val="0021650F"/>
    <w:rsid w:val="00216A55"/>
    <w:rsid w:val="00216C10"/>
    <w:rsid w:val="002179D3"/>
    <w:rsid w:val="00220BBB"/>
    <w:rsid w:val="00220D48"/>
    <w:rsid w:val="00220EC8"/>
    <w:rsid w:val="002210EB"/>
    <w:rsid w:val="002211A6"/>
    <w:rsid w:val="002214DB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45E"/>
    <w:rsid w:val="00223C30"/>
    <w:rsid w:val="00223CA2"/>
    <w:rsid w:val="00223F8D"/>
    <w:rsid w:val="0022466F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74"/>
    <w:rsid w:val="00227191"/>
    <w:rsid w:val="0022746E"/>
    <w:rsid w:val="00227751"/>
    <w:rsid w:val="00227A30"/>
    <w:rsid w:val="00227BAE"/>
    <w:rsid w:val="00227D53"/>
    <w:rsid w:val="0023032A"/>
    <w:rsid w:val="0023049B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27"/>
    <w:rsid w:val="00233861"/>
    <w:rsid w:val="002338E9"/>
    <w:rsid w:val="002339A5"/>
    <w:rsid w:val="00233E42"/>
    <w:rsid w:val="00233F67"/>
    <w:rsid w:val="00234034"/>
    <w:rsid w:val="002341C9"/>
    <w:rsid w:val="00234DE8"/>
    <w:rsid w:val="00235012"/>
    <w:rsid w:val="00235615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2157"/>
    <w:rsid w:val="00242433"/>
    <w:rsid w:val="00242539"/>
    <w:rsid w:val="00242810"/>
    <w:rsid w:val="00242877"/>
    <w:rsid w:val="00242B11"/>
    <w:rsid w:val="00243040"/>
    <w:rsid w:val="002431FE"/>
    <w:rsid w:val="002433A8"/>
    <w:rsid w:val="002437B9"/>
    <w:rsid w:val="00243885"/>
    <w:rsid w:val="00243CF1"/>
    <w:rsid w:val="00243E96"/>
    <w:rsid w:val="00244262"/>
    <w:rsid w:val="00244456"/>
    <w:rsid w:val="00244CC1"/>
    <w:rsid w:val="00244D7D"/>
    <w:rsid w:val="00244E79"/>
    <w:rsid w:val="00245037"/>
    <w:rsid w:val="00245594"/>
    <w:rsid w:val="002455BA"/>
    <w:rsid w:val="00245B76"/>
    <w:rsid w:val="00245F5F"/>
    <w:rsid w:val="00246027"/>
    <w:rsid w:val="002468FB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50E"/>
    <w:rsid w:val="00252824"/>
    <w:rsid w:val="00252910"/>
    <w:rsid w:val="002529E6"/>
    <w:rsid w:val="00252E66"/>
    <w:rsid w:val="002531EA"/>
    <w:rsid w:val="00253394"/>
    <w:rsid w:val="00253487"/>
    <w:rsid w:val="00253C17"/>
    <w:rsid w:val="00253EE7"/>
    <w:rsid w:val="002541C3"/>
    <w:rsid w:val="002547E3"/>
    <w:rsid w:val="00254830"/>
    <w:rsid w:val="00254AB2"/>
    <w:rsid w:val="00254B7F"/>
    <w:rsid w:val="00254FBD"/>
    <w:rsid w:val="0025535F"/>
    <w:rsid w:val="00255EEE"/>
    <w:rsid w:val="00256088"/>
    <w:rsid w:val="00256113"/>
    <w:rsid w:val="0025644F"/>
    <w:rsid w:val="002567B2"/>
    <w:rsid w:val="00256909"/>
    <w:rsid w:val="00256D70"/>
    <w:rsid w:val="002570D4"/>
    <w:rsid w:val="0025771C"/>
    <w:rsid w:val="00257A51"/>
    <w:rsid w:val="00257E1D"/>
    <w:rsid w:val="00257F2F"/>
    <w:rsid w:val="0026026E"/>
    <w:rsid w:val="0026049F"/>
    <w:rsid w:val="00260942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92D"/>
    <w:rsid w:val="0026408D"/>
    <w:rsid w:val="00264232"/>
    <w:rsid w:val="0026425D"/>
    <w:rsid w:val="002643A8"/>
    <w:rsid w:val="00264518"/>
    <w:rsid w:val="0026454F"/>
    <w:rsid w:val="00264FE9"/>
    <w:rsid w:val="002653DE"/>
    <w:rsid w:val="002653E2"/>
    <w:rsid w:val="002654FF"/>
    <w:rsid w:val="00265500"/>
    <w:rsid w:val="00265931"/>
    <w:rsid w:val="00265CAE"/>
    <w:rsid w:val="00265F7F"/>
    <w:rsid w:val="002664F2"/>
    <w:rsid w:val="00266551"/>
    <w:rsid w:val="002666F1"/>
    <w:rsid w:val="0026712C"/>
    <w:rsid w:val="00267414"/>
    <w:rsid w:val="00267D6D"/>
    <w:rsid w:val="002706C3"/>
    <w:rsid w:val="00270719"/>
    <w:rsid w:val="00271503"/>
    <w:rsid w:val="00271C58"/>
    <w:rsid w:val="00271CFB"/>
    <w:rsid w:val="0027225B"/>
    <w:rsid w:val="00272512"/>
    <w:rsid w:val="00272837"/>
    <w:rsid w:val="00272CEB"/>
    <w:rsid w:val="00272E4B"/>
    <w:rsid w:val="002732F6"/>
    <w:rsid w:val="002733B4"/>
    <w:rsid w:val="002739C4"/>
    <w:rsid w:val="00273A05"/>
    <w:rsid w:val="002740E7"/>
    <w:rsid w:val="00274300"/>
    <w:rsid w:val="0027443D"/>
    <w:rsid w:val="0027519D"/>
    <w:rsid w:val="00275271"/>
    <w:rsid w:val="0027550B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B2A"/>
    <w:rsid w:val="00277EA0"/>
    <w:rsid w:val="00277F74"/>
    <w:rsid w:val="00280025"/>
    <w:rsid w:val="002815C3"/>
    <w:rsid w:val="002816CF"/>
    <w:rsid w:val="0028173C"/>
    <w:rsid w:val="00281BAC"/>
    <w:rsid w:val="00282395"/>
    <w:rsid w:val="002826DF"/>
    <w:rsid w:val="002829EF"/>
    <w:rsid w:val="00282D63"/>
    <w:rsid w:val="0028349D"/>
    <w:rsid w:val="00283C22"/>
    <w:rsid w:val="00283C49"/>
    <w:rsid w:val="00284175"/>
    <w:rsid w:val="00284297"/>
    <w:rsid w:val="002845A4"/>
    <w:rsid w:val="002846A8"/>
    <w:rsid w:val="00284CFB"/>
    <w:rsid w:val="00285186"/>
    <w:rsid w:val="0028648D"/>
    <w:rsid w:val="00286791"/>
    <w:rsid w:val="0028689D"/>
    <w:rsid w:val="00286B20"/>
    <w:rsid w:val="00286DB9"/>
    <w:rsid w:val="00286E94"/>
    <w:rsid w:val="002871E7"/>
    <w:rsid w:val="00287513"/>
    <w:rsid w:val="0029070D"/>
    <w:rsid w:val="0029098C"/>
    <w:rsid w:val="002910EB"/>
    <w:rsid w:val="00291449"/>
    <w:rsid w:val="00291C16"/>
    <w:rsid w:val="00292941"/>
    <w:rsid w:val="00292B30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5D9C"/>
    <w:rsid w:val="00296458"/>
    <w:rsid w:val="002967FE"/>
    <w:rsid w:val="00296DEC"/>
    <w:rsid w:val="002975E4"/>
    <w:rsid w:val="0029787F"/>
    <w:rsid w:val="002A036C"/>
    <w:rsid w:val="002A075C"/>
    <w:rsid w:val="002A0DA4"/>
    <w:rsid w:val="002A0EFD"/>
    <w:rsid w:val="002A1B16"/>
    <w:rsid w:val="002A1D29"/>
    <w:rsid w:val="002A3611"/>
    <w:rsid w:val="002A3853"/>
    <w:rsid w:val="002A3AD9"/>
    <w:rsid w:val="002A3BB3"/>
    <w:rsid w:val="002A3CE3"/>
    <w:rsid w:val="002A470A"/>
    <w:rsid w:val="002A4760"/>
    <w:rsid w:val="002A495C"/>
    <w:rsid w:val="002A4C19"/>
    <w:rsid w:val="002A507F"/>
    <w:rsid w:val="002A528B"/>
    <w:rsid w:val="002A52B2"/>
    <w:rsid w:val="002A5C33"/>
    <w:rsid w:val="002A5DA6"/>
    <w:rsid w:val="002A6008"/>
    <w:rsid w:val="002A60D1"/>
    <w:rsid w:val="002A68C4"/>
    <w:rsid w:val="002A6A25"/>
    <w:rsid w:val="002A713A"/>
    <w:rsid w:val="002A7557"/>
    <w:rsid w:val="002A7937"/>
    <w:rsid w:val="002A7956"/>
    <w:rsid w:val="002A7BBD"/>
    <w:rsid w:val="002A7CDC"/>
    <w:rsid w:val="002A7E82"/>
    <w:rsid w:val="002B04A3"/>
    <w:rsid w:val="002B0644"/>
    <w:rsid w:val="002B084A"/>
    <w:rsid w:val="002B2309"/>
    <w:rsid w:val="002B2E13"/>
    <w:rsid w:val="002B350B"/>
    <w:rsid w:val="002B3544"/>
    <w:rsid w:val="002B35A3"/>
    <w:rsid w:val="002B3AE4"/>
    <w:rsid w:val="002B41FC"/>
    <w:rsid w:val="002B4414"/>
    <w:rsid w:val="002B441C"/>
    <w:rsid w:val="002B46B3"/>
    <w:rsid w:val="002B48FF"/>
    <w:rsid w:val="002B4B08"/>
    <w:rsid w:val="002B4B32"/>
    <w:rsid w:val="002B4D06"/>
    <w:rsid w:val="002B4E82"/>
    <w:rsid w:val="002B4EB7"/>
    <w:rsid w:val="002B4F0A"/>
    <w:rsid w:val="002B59D9"/>
    <w:rsid w:val="002B5DC1"/>
    <w:rsid w:val="002B5ED0"/>
    <w:rsid w:val="002B6782"/>
    <w:rsid w:val="002B68A0"/>
    <w:rsid w:val="002B6E0B"/>
    <w:rsid w:val="002B72B1"/>
    <w:rsid w:val="002B7428"/>
    <w:rsid w:val="002B7712"/>
    <w:rsid w:val="002B7782"/>
    <w:rsid w:val="002B7836"/>
    <w:rsid w:val="002C0578"/>
    <w:rsid w:val="002C14BC"/>
    <w:rsid w:val="002C1A01"/>
    <w:rsid w:val="002C1FD1"/>
    <w:rsid w:val="002C206A"/>
    <w:rsid w:val="002C235A"/>
    <w:rsid w:val="002C27CF"/>
    <w:rsid w:val="002C397A"/>
    <w:rsid w:val="002C4257"/>
    <w:rsid w:val="002C42CA"/>
    <w:rsid w:val="002C43E4"/>
    <w:rsid w:val="002C4AD9"/>
    <w:rsid w:val="002C4B2F"/>
    <w:rsid w:val="002C4D0A"/>
    <w:rsid w:val="002C4F59"/>
    <w:rsid w:val="002C5003"/>
    <w:rsid w:val="002C52E4"/>
    <w:rsid w:val="002C5350"/>
    <w:rsid w:val="002C5567"/>
    <w:rsid w:val="002C5F02"/>
    <w:rsid w:val="002C610D"/>
    <w:rsid w:val="002C61A0"/>
    <w:rsid w:val="002C6E6B"/>
    <w:rsid w:val="002C7079"/>
    <w:rsid w:val="002C7775"/>
    <w:rsid w:val="002C7824"/>
    <w:rsid w:val="002C7893"/>
    <w:rsid w:val="002C7A0C"/>
    <w:rsid w:val="002C7A64"/>
    <w:rsid w:val="002D03A6"/>
    <w:rsid w:val="002D0BB7"/>
    <w:rsid w:val="002D143C"/>
    <w:rsid w:val="002D14EB"/>
    <w:rsid w:val="002D16EA"/>
    <w:rsid w:val="002D189E"/>
    <w:rsid w:val="002D1FE6"/>
    <w:rsid w:val="002D24A4"/>
    <w:rsid w:val="002D24B3"/>
    <w:rsid w:val="002D26B6"/>
    <w:rsid w:val="002D273E"/>
    <w:rsid w:val="002D28AA"/>
    <w:rsid w:val="002D292C"/>
    <w:rsid w:val="002D2EFF"/>
    <w:rsid w:val="002D3650"/>
    <w:rsid w:val="002D3896"/>
    <w:rsid w:val="002D3B82"/>
    <w:rsid w:val="002D3D3F"/>
    <w:rsid w:val="002D3F19"/>
    <w:rsid w:val="002D40B2"/>
    <w:rsid w:val="002D42F8"/>
    <w:rsid w:val="002D44F4"/>
    <w:rsid w:val="002D4F05"/>
    <w:rsid w:val="002D50A7"/>
    <w:rsid w:val="002D53BA"/>
    <w:rsid w:val="002D56A2"/>
    <w:rsid w:val="002D57AB"/>
    <w:rsid w:val="002D5B3D"/>
    <w:rsid w:val="002D5CC7"/>
    <w:rsid w:val="002D650F"/>
    <w:rsid w:val="002D6B72"/>
    <w:rsid w:val="002D7070"/>
    <w:rsid w:val="002D758D"/>
    <w:rsid w:val="002D75DD"/>
    <w:rsid w:val="002D79D7"/>
    <w:rsid w:val="002D7E02"/>
    <w:rsid w:val="002E01F6"/>
    <w:rsid w:val="002E04C8"/>
    <w:rsid w:val="002E0848"/>
    <w:rsid w:val="002E096D"/>
    <w:rsid w:val="002E0A68"/>
    <w:rsid w:val="002E0C0A"/>
    <w:rsid w:val="002E0F1D"/>
    <w:rsid w:val="002E135B"/>
    <w:rsid w:val="002E1837"/>
    <w:rsid w:val="002E1974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4D7D"/>
    <w:rsid w:val="002E5309"/>
    <w:rsid w:val="002E5459"/>
    <w:rsid w:val="002E5C18"/>
    <w:rsid w:val="002E6230"/>
    <w:rsid w:val="002E62EB"/>
    <w:rsid w:val="002E63E3"/>
    <w:rsid w:val="002E698E"/>
    <w:rsid w:val="002E6E2E"/>
    <w:rsid w:val="002E746C"/>
    <w:rsid w:val="002E7817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381B"/>
    <w:rsid w:val="002F480C"/>
    <w:rsid w:val="002F4B44"/>
    <w:rsid w:val="002F5195"/>
    <w:rsid w:val="002F5BAE"/>
    <w:rsid w:val="002F5FA0"/>
    <w:rsid w:val="002F615A"/>
    <w:rsid w:val="002F6471"/>
    <w:rsid w:val="002F667F"/>
    <w:rsid w:val="002F6AB0"/>
    <w:rsid w:val="002F6CCD"/>
    <w:rsid w:val="002F6DFB"/>
    <w:rsid w:val="00300818"/>
    <w:rsid w:val="00300D81"/>
    <w:rsid w:val="00301361"/>
    <w:rsid w:val="00302001"/>
    <w:rsid w:val="00302303"/>
    <w:rsid w:val="0030291D"/>
    <w:rsid w:val="00302B2F"/>
    <w:rsid w:val="0030304B"/>
    <w:rsid w:val="00303550"/>
    <w:rsid w:val="0030363F"/>
    <w:rsid w:val="003036E9"/>
    <w:rsid w:val="00303B7F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6C6F"/>
    <w:rsid w:val="00306D92"/>
    <w:rsid w:val="0030735F"/>
    <w:rsid w:val="003073B9"/>
    <w:rsid w:val="003074EF"/>
    <w:rsid w:val="00307765"/>
    <w:rsid w:val="003079F4"/>
    <w:rsid w:val="00307C1E"/>
    <w:rsid w:val="00307EBB"/>
    <w:rsid w:val="003107DE"/>
    <w:rsid w:val="00310A7B"/>
    <w:rsid w:val="00310F2D"/>
    <w:rsid w:val="00311229"/>
    <w:rsid w:val="003112BB"/>
    <w:rsid w:val="00311490"/>
    <w:rsid w:val="00311519"/>
    <w:rsid w:val="00311944"/>
    <w:rsid w:val="00311A42"/>
    <w:rsid w:val="00312239"/>
    <w:rsid w:val="003124E4"/>
    <w:rsid w:val="003125BA"/>
    <w:rsid w:val="00312725"/>
    <w:rsid w:val="00312BB0"/>
    <w:rsid w:val="0031305F"/>
    <w:rsid w:val="003133C6"/>
    <w:rsid w:val="0031352C"/>
    <w:rsid w:val="00313869"/>
    <w:rsid w:val="00313968"/>
    <w:rsid w:val="0031404A"/>
    <w:rsid w:val="003143C9"/>
    <w:rsid w:val="003143D1"/>
    <w:rsid w:val="00314819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7128"/>
    <w:rsid w:val="00317149"/>
    <w:rsid w:val="0031771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501"/>
    <w:rsid w:val="00321A4A"/>
    <w:rsid w:val="00321BAE"/>
    <w:rsid w:val="00322476"/>
    <w:rsid w:val="00322B4D"/>
    <w:rsid w:val="00322BC6"/>
    <w:rsid w:val="0032317A"/>
    <w:rsid w:val="003231D8"/>
    <w:rsid w:val="003233D2"/>
    <w:rsid w:val="00323660"/>
    <w:rsid w:val="00323A33"/>
    <w:rsid w:val="00324274"/>
    <w:rsid w:val="00324DE2"/>
    <w:rsid w:val="00325570"/>
    <w:rsid w:val="00325AA8"/>
    <w:rsid w:val="0032603B"/>
    <w:rsid w:val="00326165"/>
    <w:rsid w:val="0032636F"/>
    <w:rsid w:val="003263F7"/>
    <w:rsid w:val="00326B63"/>
    <w:rsid w:val="00326E6E"/>
    <w:rsid w:val="00326E75"/>
    <w:rsid w:val="0032717C"/>
    <w:rsid w:val="00327458"/>
    <w:rsid w:val="003274B9"/>
    <w:rsid w:val="00327953"/>
    <w:rsid w:val="00327F97"/>
    <w:rsid w:val="00330526"/>
    <w:rsid w:val="00330848"/>
    <w:rsid w:val="00330B2D"/>
    <w:rsid w:val="0033117C"/>
    <w:rsid w:val="00331230"/>
    <w:rsid w:val="00331385"/>
    <w:rsid w:val="00331592"/>
    <w:rsid w:val="00331613"/>
    <w:rsid w:val="00331766"/>
    <w:rsid w:val="00331D3D"/>
    <w:rsid w:val="00331DDC"/>
    <w:rsid w:val="0033258F"/>
    <w:rsid w:val="003327CD"/>
    <w:rsid w:val="0033287D"/>
    <w:rsid w:val="003329E4"/>
    <w:rsid w:val="0033341D"/>
    <w:rsid w:val="00333448"/>
    <w:rsid w:val="003336CE"/>
    <w:rsid w:val="0033385B"/>
    <w:rsid w:val="00333C57"/>
    <w:rsid w:val="0033407F"/>
    <w:rsid w:val="003342E5"/>
    <w:rsid w:val="00334A10"/>
    <w:rsid w:val="00334A33"/>
    <w:rsid w:val="00334C71"/>
    <w:rsid w:val="00334E36"/>
    <w:rsid w:val="00335236"/>
    <w:rsid w:val="0033524D"/>
    <w:rsid w:val="0033527E"/>
    <w:rsid w:val="003356A3"/>
    <w:rsid w:val="003356D7"/>
    <w:rsid w:val="003357DA"/>
    <w:rsid w:val="00335920"/>
    <w:rsid w:val="00335B42"/>
    <w:rsid w:val="00335C45"/>
    <w:rsid w:val="00335F0D"/>
    <w:rsid w:val="00336547"/>
    <w:rsid w:val="003366FE"/>
    <w:rsid w:val="00336A09"/>
    <w:rsid w:val="00336C50"/>
    <w:rsid w:val="00336D09"/>
    <w:rsid w:val="00336DCE"/>
    <w:rsid w:val="003376CE"/>
    <w:rsid w:val="00337748"/>
    <w:rsid w:val="003378B4"/>
    <w:rsid w:val="00337A29"/>
    <w:rsid w:val="00337A64"/>
    <w:rsid w:val="00337E06"/>
    <w:rsid w:val="00337F39"/>
    <w:rsid w:val="00337FAF"/>
    <w:rsid w:val="003401CB"/>
    <w:rsid w:val="00340227"/>
    <w:rsid w:val="0034054B"/>
    <w:rsid w:val="00340DE1"/>
    <w:rsid w:val="00340F79"/>
    <w:rsid w:val="00341DB1"/>
    <w:rsid w:val="00341EC2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4517"/>
    <w:rsid w:val="00345517"/>
    <w:rsid w:val="003456F2"/>
    <w:rsid w:val="00345C80"/>
    <w:rsid w:val="00345F77"/>
    <w:rsid w:val="00346401"/>
    <w:rsid w:val="003467F8"/>
    <w:rsid w:val="00346926"/>
    <w:rsid w:val="003469CB"/>
    <w:rsid w:val="003474C8"/>
    <w:rsid w:val="00347620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D2B"/>
    <w:rsid w:val="00354C6C"/>
    <w:rsid w:val="00354C81"/>
    <w:rsid w:val="00355D31"/>
    <w:rsid w:val="00360757"/>
    <w:rsid w:val="00360794"/>
    <w:rsid w:val="00360EB1"/>
    <w:rsid w:val="003611A0"/>
    <w:rsid w:val="00361257"/>
    <w:rsid w:val="00361672"/>
    <w:rsid w:val="0036181A"/>
    <w:rsid w:val="00361F6B"/>
    <w:rsid w:val="00362260"/>
    <w:rsid w:val="003638A9"/>
    <w:rsid w:val="003638CF"/>
    <w:rsid w:val="00363B0F"/>
    <w:rsid w:val="00363E06"/>
    <w:rsid w:val="00363F0E"/>
    <w:rsid w:val="003643BF"/>
    <w:rsid w:val="00364A48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B60"/>
    <w:rsid w:val="00366ED3"/>
    <w:rsid w:val="00366FAE"/>
    <w:rsid w:val="003673B5"/>
    <w:rsid w:val="0036773A"/>
    <w:rsid w:val="00367BD2"/>
    <w:rsid w:val="0037003E"/>
    <w:rsid w:val="00370096"/>
    <w:rsid w:val="00370446"/>
    <w:rsid w:val="003704D6"/>
    <w:rsid w:val="003705FF"/>
    <w:rsid w:val="00370A07"/>
    <w:rsid w:val="00370D59"/>
    <w:rsid w:val="00371943"/>
    <w:rsid w:val="00371B35"/>
    <w:rsid w:val="00372700"/>
    <w:rsid w:val="00372A85"/>
    <w:rsid w:val="00372C44"/>
    <w:rsid w:val="00372D0F"/>
    <w:rsid w:val="00372D66"/>
    <w:rsid w:val="00373225"/>
    <w:rsid w:val="0037322D"/>
    <w:rsid w:val="00374304"/>
    <w:rsid w:val="003748EE"/>
    <w:rsid w:val="00374A98"/>
    <w:rsid w:val="00374AD0"/>
    <w:rsid w:val="003752EF"/>
    <w:rsid w:val="003759F0"/>
    <w:rsid w:val="00375AFC"/>
    <w:rsid w:val="00376035"/>
    <w:rsid w:val="0037690F"/>
    <w:rsid w:val="00376E2C"/>
    <w:rsid w:val="003770A7"/>
    <w:rsid w:val="003772AC"/>
    <w:rsid w:val="00377416"/>
    <w:rsid w:val="003774D1"/>
    <w:rsid w:val="003776BB"/>
    <w:rsid w:val="003801DD"/>
    <w:rsid w:val="003803F8"/>
    <w:rsid w:val="00380532"/>
    <w:rsid w:val="00381337"/>
    <w:rsid w:val="0038177E"/>
    <w:rsid w:val="003818E7"/>
    <w:rsid w:val="00381907"/>
    <w:rsid w:val="00381C72"/>
    <w:rsid w:val="00381E11"/>
    <w:rsid w:val="003822B2"/>
    <w:rsid w:val="00382599"/>
    <w:rsid w:val="00382A2A"/>
    <w:rsid w:val="00382E87"/>
    <w:rsid w:val="0038313A"/>
    <w:rsid w:val="00383618"/>
    <w:rsid w:val="00383983"/>
    <w:rsid w:val="00383C3C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DB6"/>
    <w:rsid w:val="00386F4D"/>
    <w:rsid w:val="003877EE"/>
    <w:rsid w:val="00390574"/>
    <w:rsid w:val="00390910"/>
    <w:rsid w:val="00390B1F"/>
    <w:rsid w:val="00390C20"/>
    <w:rsid w:val="00390F43"/>
    <w:rsid w:val="0039151F"/>
    <w:rsid w:val="00391871"/>
    <w:rsid w:val="003918F0"/>
    <w:rsid w:val="00391AE3"/>
    <w:rsid w:val="00391EDF"/>
    <w:rsid w:val="00392B05"/>
    <w:rsid w:val="003936F7"/>
    <w:rsid w:val="0039386A"/>
    <w:rsid w:val="00393DE9"/>
    <w:rsid w:val="0039400B"/>
    <w:rsid w:val="0039460C"/>
    <w:rsid w:val="003947E7"/>
    <w:rsid w:val="0039485E"/>
    <w:rsid w:val="003949EB"/>
    <w:rsid w:val="00394A17"/>
    <w:rsid w:val="00394CE3"/>
    <w:rsid w:val="00394D3C"/>
    <w:rsid w:val="003955FC"/>
    <w:rsid w:val="00395609"/>
    <w:rsid w:val="00395836"/>
    <w:rsid w:val="00395DAD"/>
    <w:rsid w:val="0039642E"/>
    <w:rsid w:val="003966CD"/>
    <w:rsid w:val="0039688A"/>
    <w:rsid w:val="003968A1"/>
    <w:rsid w:val="00396987"/>
    <w:rsid w:val="00396FE8"/>
    <w:rsid w:val="003970F6"/>
    <w:rsid w:val="00397524"/>
    <w:rsid w:val="003978F3"/>
    <w:rsid w:val="00397E56"/>
    <w:rsid w:val="003A0035"/>
    <w:rsid w:val="003A019E"/>
    <w:rsid w:val="003A0247"/>
    <w:rsid w:val="003A028C"/>
    <w:rsid w:val="003A0650"/>
    <w:rsid w:val="003A07F2"/>
    <w:rsid w:val="003A0DE5"/>
    <w:rsid w:val="003A104E"/>
    <w:rsid w:val="003A1424"/>
    <w:rsid w:val="003A1450"/>
    <w:rsid w:val="003A1526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188"/>
    <w:rsid w:val="003A439F"/>
    <w:rsid w:val="003A5094"/>
    <w:rsid w:val="003A5396"/>
    <w:rsid w:val="003A5C76"/>
    <w:rsid w:val="003A5D05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1D"/>
    <w:rsid w:val="003B098A"/>
    <w:rsid w:val="003B0C95"/>
    <w:rsid w:val="003B0E91"/>
    <w:rsid w:val="003B11B1"/>
    <w:rsid w:val="003B161B"/>
    <w:rsid w:val="003B164A"/>
    <w:rsid w:val="003B1B6B"/>
    <w:rsid w:val="003B1BD5"/>
    <w:rsid w:val="003B25E5"/>
    <w:rsid w:val="003B26E0"/>
    <w:rsid w:val="003B2954"/>
    <w:rsid w:val="003B2985"/>
    <w:rsid w:val="003B2A06"/>
    <w:rsid w:val="003B2AC0"/>
    <w:rsid w:val="003B2B4A"/>
    <w:rsid w:val="003B2CE8"/>
    <w:rsid w:val="003B3FC0"/>
    <w:rsid w:val="003B4014"/>
    <w:rsid w:val="003B46C1"/>
    <w:rsid w:val="003B4B2C"/>
    <w:rsid w:val="003B4CF1"/>
    <w:rsid w:val="003B5273"/>
    <w:rsid w:val="003B54F4"/>
    <w:rsid w:val="003B5A8D"/>
    <w:rsid w:val="003B61C6"/>
    <w:rsid w:val="003B6658"/>
    <w:rsid w:val="003B69BE"/>
    <w:rsid w:val="003B6BE2"/>
    <w:rsid w:val="003B6D3F"/>
    <w:rsid w:val="003B7349"/>
    <w:rsid w:val="003B744E"/>
    <w:rsid w:val="003B7773"/>
    <w:rsid w:val="003B78CE"/>
    <w:rsid w:val="003B7F0B"/>
    <w:rsid w:val="003B7F47"/>
    <w:rsid w:val="003C0374"/>
    <w:rsid w:val="003C06BE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E0"/>
    <w:rsid w:val="003C342D"/>
    <w:rsid w:val="003C3788"/>
    <w:rsid w:val="003C45D5"/>
    <w:rsid w:val="003C46D5"/>
    <w:rsid w:val="003C48A4"/>
    <w:rsid w:val="003C4AB2"/>
    <w:rsid w:val="003C5541"/>
    <w:rsid w:val="003C600E"/>
    <w:rsid w:val="003C614D"/>
    <w:rsid w:val="003C65AC"/>
    <w:rsid w:val="003C6934"/>
    <w:rsid w:val="003C6AB1"/>
    <w:rsid w:val="003C6EAA"/>
    <w:rsid w:val="003C759B"/>
    <w:rsid w:val="003C75D8"/>
    <w:rsid w:val="003C7A9B"/>
    <w:rsid w:val="003C7CC7"/>
    <w:rsid w:val="003C7D3E"/>
    <w:rsid w:val="003D04CB"/>
    <w:rsid w:val="003D091E"/>
    <w:rsid w:val="003D0BDA"/>
    <w:rsid w:val="003D0C06"/>
    <w:rsid w:val="003D0D9C"/>
    <w:rsid w:val="003D0E03"/>
    <w:rsid w:val="003D1335"/>
    <w:rsid w:val="003D1E69"/>
    <w:rsid w:val="003D20B6"/>
    <w:rsid w:val="003D26F1"/>
    <w:rsid w:val="003D28E6"/>
    <w:rsid w:val="003D28F0"/>
    <w:rsid w:val="003D2AEA"/>
    <w:rsid w:val="003D2BDD"/>
    <w:rsid w:val="003D2C73"/>
    <w:rsid w:val="003D391F"/>
    <w:rsid w:val="003D3B95"/>
    <w:rsid w:val="003D3D50"/>
    <w:rsid w:val="003D46BA"/>
    <w:rsid w:val="003D49DA"/>
    <w:rsid w:val="003D4DBE"/>
    <w:rsid w:val="003D5463"/>
    <w:rsid w:val="003D58C3"/>
    <w:rsid w:val="003D5C41"/>
    <w:rsid w:val="003D6DE6"/>
    <w:rsid w:val="003D6FA1"/>
    <w:rsid w:val="003D7057"/>
    <w:rsid w:val="003D70D7"/>
    <w:rsid w:val="003D716E"/>
    <w:rsid w:val="003E03B4"/>
    <w:rsid w:val="003E07E3"/>
    <w:rsid w:val="003E144F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2D5"/>
    <w:rsid w:val="003E436E"/>
    <w:rsid w:val="003E4B74"/>
    <w:rsid w:val="003E4CEB"/>
    <w:rsid w:val="003E5156"/>
    <w:rsid w:val="003E583B"/>
    <w:rsid w:val="003E5E1B"/>
    <w:rsid w:val="003E6026"/>
    <w:rsid w:val="003E62AA"/>
    <w:rsid w:val="003E6879"/>
    <w:rsid w:val="003E6ED7"/>
    <w:rsid w:val="003E76D0"/>
    <w:rsid w:val="003E76FE"/>
    <w:rsid w:val="003E78C2"/>
    <w:rsid w:val="003E7BF3"/>
    <w:rsid w:val="003F022E"/>
    <w:rsid w:val="003F059B"/>
    <w:rsid w:val="003F0DD0"/>
    <w:rsid w:val="003F0DF0"/>
    <w:rsid w:val="003F0F49"/>
    <w:rsid w:val="003F1123"/>
    <w:rsid w:val="003F1678"/>
    <w:rsid w:val="003F1A36"/>
    <w:rsid w:val="003F1AC7"/>
    <w:rsid w:val="003F1DEB"/>
    <w:rsid w:val="003F22D6"/>
    <w:rsid w:val="003F24EB"/>
    <w:rsid w:val="003F2709"/>
    <w:rsid w:val="003F2907"/>
    <w:rsid w:val="003F2A1D"/>
    <w:rsid w:val="003F2BB8"/>
    <w:rsid w:val="003F34E4"/>
    <w:rsid w:val="003F373F"/>
    <w:rsid w:val="003F375A"/>
    <w:rsid w:val="003F3B10"/>
    <w:rsid w:val="003F4376"/>
    <w:rsid w:val="003F47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00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533"/>
    <w:rsid w:val="00405672"/>
    <w:rsid w:val="00405C17"/>
    <w:rsid w:val="0040600C"/>
    <w:rsid w:val="004061C8"/>
    <w:rsid w:val="004062AA"/>
    <w:rsid w:val="00406430"/>
    <w:rsid w:val="004065DB"/>
    <w:rsid w:val="00406624"/>
    <w:rsid w:val="004066F7"/>
    <w:rsid w:val="00407612"/>
    <w:rsid w:val="004076BB"/>
    <w:rsid w:val="00410244"/>
    <w:rsid w:val="00410473"/>
    <w:rsid w:val="00410502"/>
    <w:rsid w:val="004109EE"/>
    <w:rsid w:val="00410A44"/>
    <w:rsid w:val="00410BBE"/>
    <w:rsid w:val="00410CA4"/>
    <w:rsid w:val="004113C5"/>
    <w:rsid w:val="00411C38"/>
    <w:rsid w:val="004122FA"/>
    <w:rsid w:val="00412575"/>
    <w:rsid w:val="004128C8"/>
    <w:rsid w:val="00412955"/>
    <w:rsid w:val="00412B5D"/>
    <w:rsid w:val="00412E43"/>
    <w:rsid w:val="00412EA7"/>
    <w:rsid w:val="00413365"/>
    <w:rsid w:val="004135B6"/>
    <w:rsid w:val="004136D4"/>
    <w:rsid w:val="0041375F"/>
    <w:rsid w:val="00413E7A"/>
    <w:rsid w:val="0041434B"/>
    <w:rsid w:val="00414746"/>
    <w:rsid w:val="0041490B"/>
    <w:rsid w:val="00414A1B"/>
    <w:rsid w:val="00415C26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46C"/>
    <w:rsid w:val="0042162D"/>
    <w:rsid w:val="00421E92"/>
    <w:rsid w:val="00421F1D"/>
    <w:rsid w:val="0042203F"/>
    <w:rsid w:val="00422346"/>
    <w:rsid w:val="00422B30"/>
    <w:rsid w:val="00422B42"/>
    <w:rsid w:val="00422C02"/>
    <w:rsid w:val="004231A4"/>
    <w:rsid w:val="004232F9"/>
    <w:rsid w:val="004235B7"/>
    <w:rsid w:val="0042371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BB5"/>
    <w:rsid w:val="00431C7F"/>
    <w:rsid w:val="00431F5C"/>
    <w:rsid w:val="00432ADA"/>
    <w:rsid w:val="00432C8E"/>
    <w:rsid w:val="00432FA4"/>
    <w:rsid w:val="00433276"/>
    <w:rsid w:val="00433D90"/>
    <w:rsid w:val="004340C7"/>
    <w:rsid w:val="00434ACF"/>
    <w:rsid w:val="004351D3"/>
    <w:rsid w:val="00435595"/>
    <w:rsid w:val="00436008"/>
    <w:rsid w:val="004364CD"/>
    <w:rsid w:val="00436506"/>
    <w:rsid w:val="00436998"/>
    <w:rsid w:val="00436A5A"/>
    <w:rsid w:val="00436DB3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2C56"/>
    <w:rsid w:val="004431E5"/>
    <w:rsid w:val="004432FA"/>
    <w:rsid w:val="00443944"/>
    <w:rsid w:val="00443AC1"/>
    <w:rsid w:val="00443F44"/>
    <w:rsid w:val="0044419D"/>
    <w:rsid w:val="00444350"/>
    <w:rsid w:val="0044467A"/>
    <w:rsid w:val="00444871"/>
    <w:rsid w:val="00445427"/>
    <w:rsid w:val="00445F60"/>
    <w:rsid w:val="00446221"/>
    <w:rsid w:val="00446AD9"/>
    <w:rsid w:val="00446C89"/>
    <w:rsid w:val="00446D0D"/>
    <w:rsid w:val="00446D43"/>
    <w:rsid w:val="00446DF2"/>
    <w:rsid w:val="00446E26"/>
    <w:rsid w:val="00446F39"/>
    <w:rsid w:val="004470D1"/>
    <w:rsid w:val="0044741D"/>
    <w:rsid w:val="004475CE"/>
    <w:rsid w:val="00447710"/>
    <w:rsid w:val="00447937"/>
    <w:rsid w:val="00447E49"/>
    <w:rsid w:val="00447EDA"/>
    <w:rsid w:val="00450074"/>
    <w:rsid w:val="0045034C"/>
    <w:rsid w:val="004505BE"/>
    <w:rsid w:val="00450669"/>
    <w:rsid w:val="00450F82"/>
    <w:rsid w:val="004513A3"/>
    <w:rsid w:val="004513F0"/>
    <w:rsid w:val="00451A3E"/>
    <w:rsid w:val="00451B11"/>
    <w:rsid w:val="00451C6A"/>
    <w:rsid w:val="00451D10"/>
    <w:rsid w:val="00451F3A"/>
    <w:rsid w:val="004521B6"/>
    <w:rsid w:val="0045229A"/>
    <w:rsid w:val="004524C0"/>
    <w:rsid w:val="00452B6C"/>
    <w:rsid w:val="00452BEE"/>
    <w:rsid w:val="00452EF1"/>
    <w:rsid w:val="0045308B"/>
    <w:rsid w:val="004530C6"/>
    <w:rsid w:val="004539D5"/>
    <w:rsid w:val="00453A65"/>
    <w:rsid w:val="00454185"/>
    <w:rsid w:val="00454549"/>
    <w:rsid w:val="00454B16"/>
    <w:rsid w:val="00454C3F"/>
    <w:rsid w:val="00454D15"/>
    <w:rsid w:val="00455074"/>
    <w:rsid w:val="00455B6A"/>
    <w:rsid w:val="0045634D"/>
    <w:rsid w:val="0045664C"/>
    <w:rsid w:val="00456775"/>
    <w:rsid w:val="00456AFF"/>
    <w:rsid w:val="00456D3B"/>
    <w:rsid w:val="0045761F"/>
    <w:rsid w:val="00457ADB"/>
    <w:rsid w:val="00457C5F"/>
    <w:rsid w:val="00457CB8"/>
    <w:rsid w:val="00457FAC"/>
    <w:rsid w:val="0046043C"/>
    <w:rsid w:val="00460742"/>
    <w:rsid w:val="00460AA3"/>
    <w:rsid w:val="00460F08"/>
    <w:rsid w:val="00461020"/>
    <w:rsid w:val="00461131"/>
    <w:rsid w:val="004617B6"/>
    <w:rsid w:val="004617FA"/>
    <w:rsid w:val="004618CC"/>
    <w:rsid w:val="00461F69"/>
    <w:rsid w:val="00462561"/>
    <w:rsid w:val="00462963"/>
    <w:rsid w:val="00462B1E"/>
    <w:rsid w:val="00462BE0"/>
    <w:rsid w:val="00462CA4"/>
    <w:rsid w:val="00462DE7"/>
    <w:rsid w:val="004630CB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587"/>
    <w:rsid w:val="00466644"/>
    <w:rsid w:val="004666D8"/>
    <w:rsid w:val="004667D6"/>
    <w:rsid w:val="00466993"/>
    <w:rsid w:val="00466AE0"/>
    <w:rsid w:val="00466C65"/>
    <w:rsid w:val="00466DE8"/>
    <w:rsid w:val="004674E3"/>
    <w:rsid w:val="00467852"/>
    <w:rsid w:val="00467BEA"/>
    <w:rsid w:val="00467D34"/>
    <w:rsid w:val="00470396"/>
    <w:rsid w:val="004713D7"/>
    <w:rsid w:val="00471405"/>
    <w:rsid w:val="004716F3"/>
    <w:rsid w:val="00471DB0"/>
    <w:rsid w:val="004728DB"/>
    <w:rsid w:val="00472CF7"/>
    <w:rsid w:val="0047343C"/>
    <w:rsid w:val="00473B90"/>
    <w:rsid w:val="00473E11"/>
    <w:rsid w:val="0047406F"/>
    <w:rsid w:val="004743DB"/>
    <w:rsid w:val="00474437"/>
    <w:rsid w:val="004749D6"/>
    <w:rsid w:val="00474C75"/>
    <w:rsid w:val="00475225"/>
    <w:rsid w:val="004752E7"/>
    <w:rsid w:val="0047579A"/>
    <w:rsid w:val="00475941"/>
    <w:rsid w:val="004766E6"/>
    <w:rsid w:val="004768AA"/>
    <w:rsid w:val="00476FBB"/>
    <w:rsid w:val="00477232"/>
    <w:rsid w:val="004772D6"/>
    <w:rsid w:val="004773F5"/>
    <w:rsid w:val="00477481"/>
    <w:rsid w:val="00477DCB"/>
    <w:rsid w:val="00480041"/>
    <w:rsid w:val="00480161"/>
    <w:rsid w:val="00480270"/>
    <w:rsid w:val="00480533"/>
    <w:rsid w:val="00480787"/>
    <w:rsid w:val="004808E8"/>
    <w:rsid w:val="00481734"/>
    <w:rsid w:val="00481EB7"/>
    <w:rsid w:val="00482485"/>
    <w:rsid w:val="0048262D"/>
    <w:rsid w:val="004826F2"/>
    <w:rsid w:val="00482784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D3"/>
    <w:rsid w:val="00486F09"/>
    <w:rsid w:val="00487320"/>
    <w:rsid w:val="00487358"/>
    <w:rsid w:val="00487790"/>
    <w:rsid w:val="00487CB3"/>
    <w:rsid w:val="0049052E"/>
    <w:rsid w:val="0049089D"/>
    <w:rsid w:val="00490A53"/>
    <w:rsid w:val="00490D31"/>
    <w:rsid w:val="00490FCD"/>
    <w:rsid w:val="0049164A"/>
    <w:rsid w:val="004919C6"/>
    <w:rsid w:val="00492700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6C7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0F20"/>
    <w:rsid w:val="004A1052"/>
    <w:rsid w:val="004A1137"/>
    <w:rsid w:val="004A13A5"/>
    <w:rsid w:val="004A1575"/>
    <w:rsid w:val="004A15F3"/>
    <w:rsid w:val="004A1C8C"/>
    <w:rsid w:val="004A289A"/>
    <w:rsid w:val="004A2C80"/>
    <w:rsid w:val="004A38FD"/>
    <w:rsid w:val="004A3A52"/>
    <w:rsid w:val="004A3B5D"/>
    <w:rsid w:val="004A3E43"/>
    <w:rsid w:val="004A3E9A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AD3"/>
    <w:rsid w:val="004A7BAE"/>
    <w:rsid w:val="004A7C6F"/>
    <w:rsid w:val="004B03BA"/>
    <w:rsid w:val="004B0A89"/>
    <w:rsid w:val="004B0AAD"/>
    <w:rsid w:val="004B0DE4"/>
    <w:rsid w:val="004B0DEB"/>
    <w:rsid w:val="004B10CF"/>
    <w:rsid w:val="004B16C7"/>
    <w:rsid w:val="004B1873"/>
    <w:rsid w:val="004B18D5"/>
    <w:rsid w:val="004B1A49"/>
    <w:rsid w:val="004B1D8A"/>
    <w:rsid w:val="004B245A"/>
    <w:rsid w:val="004B2699"/>
    <w:rsid w:val="004B2A58"/>
    <w:rsid w:val="004B2CD0"/>
    <w:rsid w:val="004B2F2B"/>
    <w:rsid w:val="004B332B"/>
    <w:rsid w:val="004B35BD"/>
    <w:rsid w:val="004B4029"/>
    <w:rsid w:val="004B4276"/>
    <w:rsid w:val="004B4D08"/>
    <w:rsid w:val="004B4E73"/>
    <w:rsid w:val="004B5165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6C4"/>
    <w:rsid w:val="004C2958"/>
    <w:rsid w:val="004C2C7C"/>
    <w:rsid w:val="004C2CDC"/>
    <w:rsid w:val="004C2F46"/>
    <w:rsid w:val="004C3206"/>
    <w:rsid w:val="004C3280"/>
    <w:rsid w:val="004C3606"/>
    <w:rsid w:val="004C3AA9"/>
    <w:rsid w:val="004C3AC7"/>
    <w:rsid w:val="004C3AC8"/>
    <w:rsid w:val="004C4083"/>
    <w:rsid w:val="004C4152"/>
    <w:rsid w:val="004C4153"/>
    <w:rsid w:val="004C44BB"/>
    <w:rsid w:val="004C47E8"/>
    <w:rsid w:val="004C4D9A"/>
    <w:rsid w:val="004C4FD7"/>
    <w:rsid w:val="004C5826"/>
    <w:rsid w:val="004C5B19"/>
    <w:rsid w:val="004C5D73"/>
    <w:rsid w:val="004C5DDA"/>
    <w:rsid w:val="004C629E"/>
    <w:rsid w:val="004C6A8C"/>
    <w:rsid w:val="004C6D9A"/>
    <w:rsid w:val="004C6DA2"/>
    <w:rsid w:val="004C75DD"/>
    <w:rsid w:val="004C7834"/>
    <w:rsid w:val="004C7B8C"/>
    <w:rsid w:val="004D02F6"/>
    <w:rsid w:val="004D0365"/>
    <w:rsid w:val="004D0400"/>
    <w:rsid w:val="004D1C5F"/>
    <w:rsid w:val="004D24A1"/>
    <w:rsid w:val="004D26FC"/>
    <w:rsid w:val="004D2C51"/>
    <w:rsid w:val="004D2FAA"/>
    <w:rsid w:val="004D357A"/>
    <w:rsid w:val="004D3BB0"/>
    <w:rsid w:val="004D3BBC"/>
    <w:rsid w:val="004D3FFE"/>
    <w:rsid w:val="004D4A3E"/>
    <w:rsid w:val="004D4B64"/>
    <w:rsid w:val="004D50B9"/>
    <w:rsid w:val="004D54B3"/>
    <w:rsid w:val="004D5646"/>
    <w:rsid w:val="004D5C14"/>
    <w:rsid w:val="004D5E5F"/>
    <w:rsid w:val="004D63B9"/>
    <w:rsid w:val="004D63EB"/>
    <w:rsid w:val="004D6C49"/>
    <w:rsid w:val="004D70E4"/>
    <w:rsid w:val="004D73D7"/>
    <w:rsid w:val="004D76B7"/>
    <w:rsid w:val="004D7774"/>
    <w:rsid w:val="004D7E91"/>
    <w:rsid w:val="004E12CC"/>
    <w:rsid w:val="004E1C92"/>
    <w:rsid w:val="004E1F00"/>
    <w:rsid w:val="004E1F3D"/>
    <w:rsid w:val="004E244C"/>
    <w:rsid w:val="004E2587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060"/>
    <w:rsid w:val="004E5414"/>
    <w:rsid w:val="004E546E"/>
    <w:rsid w:val="004E5AE0"/>
    <w:rsid w:val="004E5B16"/>
    <w:rsid w:val="004E5DDA"/>
    <w:rsid w:val="004E6044"/>
    <w:rsid w:val="004E628B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1DB7"/>
    <w:rsid w:val="004F28B9"/>
    <w:rsid w:val="004F2D95"/>
    <w:rsid w:val="004F32DD"/>
    <w:rsid w:val="004F331E"/>
    <w:rsid w:val="004F3487"/>
    <w:rsid w:val="004F3B65"/>
    <w:rsid w:val="004F3DF2"/>
    <w:rsid w:val="004F45A5"/>
    <w:rsid w:val="004F45F4"/>
    <w:rsid w:val="004F46B1"/>
    <w:rsid w:val="004F49A1"/>
    <w:rsid w:val="004F5479"/>
    <w:rsid w:val="004F5ED5"/>
    <w:rsid w:val="004F6090"/>
    <w:rsid w:val="004F640C"/>
    <w:rsid w:val="004F6526"/>
    <w:rsid w:val="004F66EC"/>
    <w:rsid w:val="004F70EA"/>
    <w:rsid w:val="004F7491"/>
    <w:rsid w:val="004F77D9"/>
    <w:rsid w:val="004F7CA7"/>
    <w:rsid w:val="004F7F6F"/>
    <w:rsid w:val="00500099"/>
    <w:rsid w:val="00500179"/>
    <w:rsid w:val="0050032E"/>
    <w:rsid w:val="0050115C"/>
    <w:rsid w:val="0050141A"/>
    <w:rsid w:val="0050181B"/>
    <w:rsid w:val="0050194D"/>
    <w:rsid w:val="00501B79"/>
    <w:rsid w:val="00502206"/>
    <w:rsid w:val="0050277C"/>
    <w:rsid w:val="00502993"/>
    <w:rsid w:val="00502DBA"/>
    <w:rsid w:val="00503262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440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69D"/>
    <w:rsid w:val="005077BD"/>
    <w:rsid w:val="00507904"/>
    <w:rsid w:val="00507D10"/>
    <w:rsid w:val="00507DB2"/>
    <w:rsid w:val="0051001D"/>
    <w:rsid w:val="00510365"/>
    <w:rsid w:val="00510FEA"/>
    <w:rsid w:val="00511429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40D0"/>
    <w:rsid w:val="00514579"/>
    <w:rsid w:val="005145DD"/>
    <w:rsid w:val="0051469D"/>
    <w:rsid w:val="0051474B"/>
    <w:rsid w:val="00514754"/>
    <w:rsid w:val="0051513E"/>
    <w:rsid w:val="005158B3"/>
    <w:rsid w:val="00515991"/>
    <w:rsid w:val="0051616C"/>
    <w:rsid w:val="00516287"/>
    <w:rsid w:val="00516475"/>
    <w:rsid w:val="00516C7A"/>
    <w:rsid w:val="00516D26"/>
    <w:rsid w:val="00516FA2"/>
    <w:rsid w:val="00517046"/>
    <w:rsid w:val="005174E6"/>
    <w:rsid w:val="0051785C"/>
    <w:rsid w:val="0051787E"/>
    <w:rsid w:val="00517A99"/>
    <w:rsid w:val="00517E27"/>
    <w:rsid w:val="00517E72"/>
    <w:rsid w:val="00520E1B"/>
    <w:rsid w:val="00520ECF"/>
    <w:rsid w:val="00521BCE"/>
    <w:rsid w:val="00521D27"/>
    <w:rsid w:val="00522377"/>
    <w:rsid w:val="0052268C"/>
    <w:rsid w:val="005226EF"/>
    <w:rsid w:val="0052273C"/>
    <w:rsid w:val="00523037"/>
    <w:rsid w:val="005235C4"/>
    <w:rsid w:val="005237EB"/>
    <w:rsid w:val="00523BDA"/>
    <w:rsid w:val="00523DC6"/>
    <w:rsid w:val="00524006"/>
    <w:rsid w:val="00524277"/>
    <w:rsid w:val="005243F7"/>
    <w:rsid w:val="00524426"/>
    <w:rsid w:val="00524C24"/>
    <w:rsid w:val="00524EB6"/>
    <w:rsid w:val="00524EC5"/>
    <w:rsid w:val="00524F65"/>
    <w:rsid w:val="00524FEA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27A9C"/>
    <w:rsid w:val="005300F1"/>
    <w:rsid w:val="0053012E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2F15"/>
    <w:rsid w:val="00533836"/>
    <w:rsid w:val="00533EB5"/>
    <w:rsid w:val="00534438"/>
    <w:rsid w:val="005345AC"/>
    <w:rsid w:val="005345BD"/>
    <w:rsid w:val="00534E17"/>
    <w:rsid w:val="00535536"/>
    <w:rsid w:val="00535F4C"/>
    <w:rsid w:val="0053608E"/>
    <w:rsid w:val="005367CC"/>
    <w:rsid w:val="00536EFF"/>
    <w:rsid w:val="0053706C"/>
    <w:rsid w:val="00537BA3"/>
    <w:rsid w:val="005408AB"/>
    <w:rsid w:val="00540CA2"/>
    <w:rsid w:val="00540CE7"/>
    <w:rsid w:val="0054179F"/>
    <w:rsid w:val="0054190C"/>
    <w:rsid w:val="00541AE3"/>
    <w:rsid w:val="00541F45"/>
    <w:rsid w:val="00542023"/>
    <w:rsid w:val="0054244D"/>
    <w:rsid w:val="00542B79"/>
    <w:rsid w:val="005433E1"/>
    <w:rsid w:val="005433EF"/>
    <w:rsid w:val="0054345D"/>
    <w:rsid w:val="00543587"/>
    <w:rsid w:val="00543837"/>
    <w:rsid w:val="00543A21"/>
    <w:rsid w:val="00544164"/>
    <w:rsid w:val="0054425D"/>
    <w:rsid w:val="00544889"/>
    <w:rsid w:val="00545E2A"/>
    <w:rsid w:val="00545E89"/>
    <w:rsid w:val="00546272"/>
    <w:rsid w:val="00546440"/>
    <w:rsid w:val="0054671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91C"/>
    <w:rsid w:val="00550931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07E"/>
    <w:rsid w:val="0055251C"/>
    <w:rsid w:val="00552801"/>
    <w:rsid w:val="00552D77"/>
    <w:rsid w:val="00553A1F"/>
    <w:rsid w:val="00553C5E"/>
    <w:rsid w:val="00553E1B"/>
    <w:rsid w:val="00554183"/>
    <w:rsid w:val="00554191"/>
    <w:rsid w:val="00554689"/>
    <w:rsid w:val="00554768"/>
    <w:rsid w:val="00554EAE"/>
    <w:rsid w:val="00554F22"/>
    <w:rsid w:val="005551D9"/>
    <w:rsid w:val="00555568"/>
    <w:rsid w:val="00555956"/>
    <w:rsid w:val="00555D3C"/>
    <w:rsid w:val="00555DC6"/>
    <w:rsid w:val="00555E8B"/>
    <w:rsid w:val="005566FA"/>
    <w:rsid w:val="00556811"/>
    <w:rsid w:val="005569EB"/>
    <w:rsid w:val="00556DDC"/>
    <w:rsid w:val="00556E17"/>
    <w:rsid w:val="005570A3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15A1"/>
    <w:rsid w:val="00562138"/>
    <w:rsid w:val="0056219A"/>
    <w:rsid w:val="005625F0"/>
    <w:rsid w:val="00562985"/>
    <w:rsid w:val="00562EDA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2711"/>
    <w:rsid w:val="00572812"/>
    <w:rsid w:val="005728AF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5956"/>
    <w:rsid w:val="00575ABA"/>
    <w:rsid w:val="005765DB"/>
    <w:rsid w:val="005766B7"/>
    <w:rsid w:val="00576BE7"/>
    <w:rsid w:val="00576CF2"/>
    <w:rsid w:val="00576CFC"/>
    <w:rsid w:val="00576F85"/>
    <w:rsid w:val="005771A8"/>
    <w:rsid w:val="005771F2"/>
    <w:rsid w:val="00577275"/>
    <w:rsid w:val="0057741D"/>
    <w:rsid w:val="00577879"/>
    <w:rsid w:val="00577F59"/>
    <w:rsid w:val="0058056D"/>
    <w:rsid w:val="00580F79"/>
    <w:rsid w:val="00581089"/>
    <w:rsid w:val="00581680"/>
    <w:rsid w:val="00581A3C"/>
    <w:rsid w:val="00581BAA"/>
    <w:rsid w:val="00583119"/>
    <w:rsid w:val="005831F4"/>
    <w:rsid w:val="0058334F"/>
    <w:rsid w:val="00583A6B"/>
    <w:rsid w:val="00583BB1"/>
    <w:rsid w:val="00583BC9"/>
    <w:rsid w:val="00583C58"/>
    <w:rsid w:val="00584F69"/>
    <w:rsid w:val="005858B3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A1E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3D8E"/>
    <w:rsid w:val="005952D9"/>
    <w:rsid w:val="00595364"/>
    <w:rsid w:val="005953E5"/>
    <w:rsid w:val="00595574"/>
    <w:rsid w:val="00595E18"/>
    <w:rsid w:val="005961E7"/>
    <w:rsid w:val="00596939"/>
    <w:rsid w:val="00596B0B"/>
    <w:rsid w:val="005975EC"/>
    <w:rsid w:val="00597C4B"/>
    <w:rsid w:val="005A0187"/>
    <w:rsid w:val="005A0313"/>
    <w:rsid w:val="005A049F"/>
    <w:rsid w:val="005A06E6"/>
    <w:rsid w:val="005A0D82"/>
    <w:rsid w:val="005A121A"/>
    <w:rsid w:val="005A14B4"/>
    <w:rsid w:val="005A19CE"/>
    <w:rsid w:val="005A1CE0"/>
    <w:rsid w:val="005A233B"/>
    <w:rsid w:val="005A2451"/>
    <w:rsid w:val="005A2500"/>
    <w:rsid w:val="005A25F9"/>
    <w:rsid w:val="005A2731"/>
    <w:rsid w:val="005A2E1F"/>
    <w:rsid w:val="005A36F9"/>
    <w:rsid w:val="005A3B0F"/>
    <w:rsid w:val="005A4090"/>
    <w:rsid w:val="005A40FC"/>
    <w:rsid w:val="005A41BB"/>
    <w:rsid w:val="005A4E9D"/>
    <w:rsid w:val="005A53DB"/>
    <w:rsid w:val="005A6133"/>
    <w:rsid w:val="005A61E6"/>
    <w:rsid w:val="005A62D5"/>
    <w:rsid w:val="005A63D3"/>
    <w:rsid w:val="005A63D8"/>
    <w:rsid w:val="005A6BFB"/>
    <w:rsid w:val="005A6F21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2472"/>
    <w:rsid w:val="005B307A"/>
    <w:rsid w:val="005B342C"/>
    <w:rsid w:val="005B3729"/>
    <w:rsid w:val="005B3A4C"/>
    <w:rsid w:val="005B3AAD"/>
    <w:rsid w:val="005B45DF"/>
    <w:rsid w:val="005B45FE"/>
    <w:rsid w:val="005B4E1B"/>
    <w:rsid w:val="005B5005"/>
    <w:rsid w:val="005B5085"/>
    <w:rsid w:val="005B59DB"/>
    <w:rsid w:val="005B6563"/>
    <w:rsid w:val="005B6C95"/>
    <w:rsid w:val="005B6E5B"/>
    <w:rsid w:val="005B757A"/>
    <w:rsid w:val="005B7D65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347"/>
    <w:rsid w:val="005C4644"/>
    <w:rsid w:val="005C46B0"/>
    <w:rsid w:val="005C4F39"/>
    <w:rsid w:val="005C5349"/>
    <w:rsid w:val="005C5622"/>
    <w:rsid w:val="005C5A2C"/>
    <w:rsid w:val="005C6B5B"/>
    <w:rsid w:val="005C6FFD"/>
    <w:rsid w:val="005C7617"/>
    <w:rsid w:val="005C7DA5"/>
    <w:rsid w:val="005D00C8"/>
    <w:rsid w:val="005D010B"/>
    <w:rsid w:val="005D0250"/>
    <w:rsid w:val="005D03C8"/>
    <w:rsid w:val="005D0DA5"/>
    <w:rsid w:val="005D14A3"/>
    <w:rsid w:val="005D159B"/>
    <w:rsid w:val="005D1705"/>
    <w:rsid w:val="005D249C"/>
    <w:rsid w:val="005D253B"/>
    <w:rsid w:val="005D25E7"/>
    <w:rsid w:val="005D2C6F"/>
    <w:rsid w:val="005D312D"/>
    <w:rsid w:val="005D31F3"/>
    <w:rsid w:val="005D349E"/>
    <w:rsid w:val="005D3909"/>
    <w:rsid w:val="005D3AD1"/>
    <w:rsid w:val="005D3F05"/>
    <w:rsid w:val="005D449F"/>
    <w:rsid w:val="005D4B61"/>
    <w:rsid w:val="005D4CE9"/>
    <w:rsid w:val="005D5232"/>
    <w:rsid w:val="005D53A3"/>
    <w:rsid w:val="005D618A"/>
    <w:rsid w:val="005D64EC"/>
    <w:rsid w:val="005D652C"/>
    <w:rsid w:val="005D6616"/>
    <w:rsid w:val="005D6CE7"/>
    <w:rsid w:val="005D7049"/>
    <w:rsid w:val="005D7106"/>
    <w:rsid w:val="005D771D"/>
    <w:rsid w:val="005D7743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5DD"/>
    <w:rsid w:val="005E1B09"/>
    <w:rsid w:val="005E1B69"/>
    <w:rsid w:val="005E22BF"/>
    <w:rsid w:val="005E249C"/>
    <w:rsid w:val="005E24BC"/>
    <w:rsid w:val="005E26AB"/>
    <w:rsid w:val="005E26BF"/>
    <w:rsid w:val="005E29B6"/>
    <w:rsid w:val="005E2DBF"/>
    <w:rsid w:val="005E2F98"/>
    <w:rsid w:val="005E32CC"/>
    <w:rsid w:val="005E3339"/>
    <w:rsid w:val="005E3417"/>
    <w:rsid w:val="005E3520"/>
    <w:rsid w:val="005E356F"/>
    <w:rsid w:val="005E3832"/>
    <w:rsid w:val="005E3E77"/>
    <w:rsid w:val="005E3EA9"/>
    <w:rsid w:val="005E4052"/>
    <w:rsid w:val="005E44E6"/>
    <w:rsid w:val="005E4AE8"/>
    <w:rsid w:val="005E4CDD"/>
    <w:rsid w:val="005E4F0A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22"/>
    <w:rsid w:val="005F0AB5"/>
    <w:rsid w:val="005F0D97"/>
    <w:rsid w:val="005F0E47"/>
    <w:rsid w:val="005F0E5F"/>
    <w:rsid w:val="005F1106"/>
    <w:rsid w:val="005F1197"/>
    <w:rsid w:val="005F139E"/>
    <w:rsid w:val="005F142A"/>
    <w:rsid w:val="005F16B8"/>
    <w:rsid w:val="005F1B45"/>
    <w:rsid w:val="005F24BB"/>
    <w:rsid w:val="005F2973"/>
    <w:rsid w:val="005F2AFA"/>
    <w:rsid w:val="005F31B4"/>
    <w:rsid w:val="005F33DE"/>
    <w:rsid w:val="005F3878"/>
    <w:rsid w:val="005F3FBA"/>
    <w:rsid w:val="005F404F"/>
    <w:rsid w:val="005F4463"/>
    <w:rsid w:val="005F495B"/>
    <w:rsid w:val="005F4C4A"/>
    <w:rsid w:val="005F4D54"/>
    <w:rsid w:val="005F50E5"/>
    <w:rsid w:val="005F5161"/>
    <w:rsid w:val="005F538F"/>
    <w:rsid w:val="005F546C"/>
    <w:rsid w:val="005F5763"/>
    <w:rsid w:val="005F5C74"/>
    <w:rsid w:val="005F6541"/>
    <w:rsid w:val="005F68B0"/>
    <w:rsid w:val="005F68D1"/>
    <w:rsid w:val="005F6BB3"/>
    <w:rsid w:val="005F714D"/>
    <w:rsid w:val="005F7450"/>
    <w:rsid w:val="005F75D6"/>
    <w:rsid w:val="006000A2"/>
    <w:rsid w:val="006003A2"/>
    <w:rsid w:val="00600854"/>
    <w:rsid w:val="00601023"/>
    <w:rsid w:val="00601310"/>
    <w:rsid w:val="00601962"/>
    <w:rsid w:val="00601F20"/>
    <w:rsid w:val="00601FA2"/>
    <w:rsid w:val="00602507"/>
    <w:rsid w:val="00602757"/>
    <w:rsid w:val="00602B44"/>
    <w:rsid w:val="00602BFB"/>
    <w:rsid w:val="00602F0B"/>
    <w:rsid w:val="00603063"/>
    <w:rsid w:val="0060315F"/>
    <w:rsid w:val="00603270"/>
    <w:rsid w:val="006033D1"/>
    <w:rsid w:val="0060346C"/>
    <w:rsid w:val="006036B1"/>
    <w:rsid w:val="006036D6"/>
    <w:rsid w:val="00603A43"/>
    <w:rsid w:val="00603CDF"/>
    <w:rsid w:val="00603D03"/>
    <w:rsid w:val="00603FC9"/>
    <w:rsid w:val="00604828"/>
    <w:rsid w:val="00604DE2"/>
    <w:rsid w:val="006052BF"/>
    <w:rsid w:val="006053ED"/>
    <w:rsid w:val="006056E7"/>
    <w:rsid w:val="00605AC8"/>
    <w:rsid w:val="00606197"/>
    <w:rsid w:val="0060621E"/>
    <w:rsid w:val="006062E6"/>
    <w:rsid w:val="006063B9"/>
    <w:rsid w:val="00606651"/>
    <w:rsid w:val="006066F9"/>
    <w:rsid w:val="006067C5"/>
    <w:rsid w:val="00606DBE"/>
    <w:rsid w:val="00606E48"/>
    <w:rsid w:val="006074F4"/>
    <w:rsid w:val="00607860"/>
    <w:rsid w:val="00607A84"/>
    <w:rsid w:val="00607B50"/>
    <w:rsid w:val="00607FEF"/>
    <w:rsid w:val="00610045"/>
    <w:rsid w:val="00610318"/>
    <w:rsid w:val="00610473"/>
    <w:rsid w:val="006104F3"/>
    <w:rsid w:val="00610BEE"/>
    <w:rsid w:val="00611131"/>
    <w:rsid w:val="00611226"/>
    <w:rsid w:val="006115E3"/>
    <w:rsid w:val="006117D9"/>
    <w:rsid w:val="00611D3F"/>
    <w:rsid w:val="00612127"/>
    <w:rsid w:val="006122D7"/>
    <w:rsid w:val="006122E0"/>
    <w:rsid w:val="00612509"/>
    <w:rsid w:val="006129C7"/>
    <w:rsid w:val="00613299"/>
    <w:rsid w:val="00613434"/>
    <w:rsid w:val="00613797"/>
    <w:rsid w:val="00613CAA"/>
    <w:rsid w:val="006142CD"/>
    <w:rsid w:val="00614848"/>
    <w:rsid w:val="00614A3D"/>
    <w:rsid w:val="00614C69"/>
    <w:rsid w:val="00614EEB"/>
    <w:rsid w:val="00615141"/>
    <w:rsid w:val="00615177"/>
    <w:rsid w:val="006151BF"/>
    <w:rsid w:val="006156D7"/>
    <w:rsid w:val="0061690F"/>
    <w:rsid w:val="00616E5D"/>
    <w:rsid w:val="006171E9"/>
    <w:rsid w:val="00617486"/>
    <w:rsid w:val="00617782"/>
    <w:rsid w:val="006178A7"/>
    <w:rsid w:val="00617A5E"/>
    <w:rsid w:val="00617BA0"/>
    <w:rsid w:val="00617C45"/>
    <w:rsid w:val="006202B1"/>
    <w:rsid w:val="00620E0A"/>
    <w:rsid w:val="00620EA6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DA8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4EF"/>
    <w:rsid w:val="00626604"/>
    <w:rsid w:val="00626BDE"/>
    <w:rsid w:val="00626D7D"/>
    <w:rsid w:val="006270E1"/>
    <w:rsid w:val="0062712E"/>
    <w:rsid w:val="006274AD"/>
    <w:rsid w:val="006300FC"/>
    <w:rsid w:val="00630D7F"/>
    <w:rsid w:val="00630DCB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3B6C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2C"/>
    <w:rsid w:val="00636B8E"/>
    <w:rsid w:val="006371A3"/>
    <w:rsid w:val="006378CE"/>
    <w:rsid w:val="00637A64"/>
    <w:rsid w:val="00637BB7"/>
    <w:rsid w:val="00637EF8"/>
    <w:rsid w:val="00640AC1"/>
    <w:rsid w:val="00640C49"/>
    <w:rsid w:val="00640D60"/>
    <w:rsid w:val="006410E4"/>
    <w:rsid w:val="0064169C"/>
    <w:rsid w:val="006418CA"/>
    <w:rsid w:val="00641C4E"/>
    <w:rsid w:val="00641DF3"/>
    <w:rsid w:val="00641EA8"/>
    <w:rsid w:val="00641FBD"/>
    <w:rsid w:val="0064208F"/>
    <w:rsid w:val="006426C9"/>
    <w:rsid w:val="006428DD"/>
    <w:rsid w:val="00642B8C"/>
    <w:rsid w:val="00642D1C"/>
    <w:rsid w:val="006433FD"/>
    <w:rsid w:val="006436B5"/>
    <w:rsid w:val="00643947"/>
    <w:rsid w:val="0064414C"/>
    <w:rsid w:val="006445E5"/>
    <w:rsid w:val="00644633"/>
    <w:rsid w:val="006448BB"/>
    <w:rsid w:val="00644FF9"/>
    <w:rsid w:val="006452B3"/>
    <w:rsid w:val="00645564"/>
    <w:rsid w:val="00645F73"/>
    <w:rsid w:val="00646120"/>
    <w:rsid w:val="006461AE"/>
    <w:rsid w:val="00646A11"/>
    <w:rsid w:val="00647179"/>
    <w:rsid w:val="00647224"/>
    <w:rsid w:val="0064748A"/>
    <w:rsid w:val="00647BE2"/>
    <w:rsid w:val="00647BFE"/>
    <w:rsid w:val="0065006A"/>
    <w:rsid w:val="0065030A"/>
    <w:rsid w:val="006503BF"/>
    <w:rsid w:val="006505B7"/>
    <w:rsid w:val="00650774"/>
    <w:rsid w:val="0065099F"/>
    <w:rsid w:val="00650CAB"/>
    <w:rsid w:val="00650E48"/>
    <w:rsid w:val="00651673"/>
    <w:rsid w:val="00651C99"/>
    <w:rsid w:val="00651C9C"/>
    <w:rsid w:val="00651DFA"/>
    <w:rsid w:val="00651EBC"/>
    <w:rsid w:val="00651F8A"/>
    <w:rsid w:val="006525D8"/>
    <w:rsid w:val="006531DC"/>
    <w:rsid w:val="006535B2"/>
    <w:rsid w:val="00653A37"/>
    <w:rsid w:val="00653EF5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577B8"/>
    <w:rsid w:val="006607B9"/>
    <w:rsid w:val="006609EA"/>
    <w:rsid w:val="00661658"/>
    <w:rsid w:val="00661841"/>
    <w:rsid w:val="006627AE"/>
    <w:rsid w:val="00662833"/>
    <w:rsid w:val="00662A48"/>
    <w:rsid w:val="00662CFD"/>
    <w:rsid w:val="006634E5"/>
    <w:rsid w:val="0066367F"/>
    <w:rsid w:val="00663695"/>
    <w:rsid w:val="00663DD7"/>
    <w:rsid w:val="00663E66"/>
    <w:rsid w:val="00664677"/>
    <w:rsid w:val="0066488C"/>
    <w:rsid w:val="00664F1D"/>
    <w:rsid w:val="006654D4"/>
    <w:rsid w:val="00665C3E"/>
    <w:rsid w:val="00666256"/>
    <w:rsid w:val="006664F8"/>
    <w:rsid w:val="0066667E"/>
    <w:rsid w:val="00666AD7"/>
    <w:rsid w:val="00666D9D"/>
    <w:rsid w:val="00667184"/>
    <w:rsid w:val="00667576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6E9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50DD"/>
    <w:rsid w:val="006753C9"/>
    <w:rsid w:val="00675640"/>
    <w:rsid w:val="0067590D"/>
    <w:rsid w:val="006759E1"/>
    <w:rsid w:val="00675D3E"/>
    <w:rsid w:val="00675DBD"/>
    <w:rsid w:val="006762E2"/>
    <w:rsid w:val="006764D3"/>
    <w:rsid w:val="0067677F"/>
    <w:rsid w:val="00676C5E"/>
    <w:rsid w:val="00676CD2"/>
    <w:rsid w:val="00676D39"/>
    <w:rsid w:val="00676EE0"/>
    <w:rsid w:val="006774E1"/>
    <w:rsid w:val="006779B0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406"/>
    <w:rsid w:val="006829A8"/>
    <w:rsid w:val="00682D9C"/>
    <w:rsid w:val="00683552"/>
    <w:rsid w:val="00683618"/>
    <w:rsid w:val="00683F6A"/>
    <w:rsid w:val="00683FEC"/>
    <w:rsid w:val="006841FA"/>
    <w:rsid w:val="006842AA"/>
    <w:rsid w:val="0068448B"/>
    <w:rsid w:val="00684A30"/>
    <w:rsid w:val="00684C8A"/>
    <w:rsid w:val="006850FF"/>
    <w:rsid w:val="006853E1"/>
    <w:rsid w:val="00685441"/>
    <w:rsid w:val="0068553F"/>
    <w:rsid w:val="006855E0"/>
    <w:rsid w:val="006856A3"/>
    <w:rsid w:val="006864B7"/>
    <w:rsid w:val="00686D46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882"/>
    <w:rsid w:val="00691B4E"/>
    <w:rsid w:val="0069312B"/>
    <w:rsid w:val="00693412"/>
    <w:rsid w:val="0069343D"/>
    <w:rsid w:val="0069376C"/>
    <w:rsid w:val="00693D92"/>
    <w:rsid w:val="00693EE6"/>
    <w:rsid w:val="006945AD"/>
    <w:rsid w:val="00694BA2"/>
    <w:rsid w:val="00695657"/>
    <w:rsid w:val="0069627E"/>
    <w:rsid w:val="0069654E"/>
    <w:rsid w:val="0069696E"/>
    <w:rsid w:val="00696A09"/>
    <w:rsid w:val="00696E73"/>
    <w:rsid w:val="00697826"/>
    <w:rsid w:val="006979B9"/>
    <w:rsid w:val="00697F8E"/>
    <w:rsid w:val="006A024C"/>
    <w:rsid w:val="006A0B67"/>
    <w:rsid w:val="006A0C25"/>
    <w:rsid w:val="006A0CAA"/>
    <w:rsid w:val="006A105C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C98"/>
    <w:rsid w:val="006A5FF6"/>
    <w:rsid w:val="006A6009"/>
    <w:rsid w:val="006A648D"/>
    <w:rsid w:val="006A6585"/>
    <w:rsid w:val="006A68EA"/>
    <w:rsid w:val="006A6B45"/>
    <w:rsid w:val="006A6DFC"/>
    <w:rsid w:val="006A6FB8"/>
    <w:rsid w:val="006A71F0"/>
    <w:rsid w:val="006A7772"/>
    <w:rsid w:val="006B0A65"/>
    <w:rsid w:val="006B0A6C"/>
    <w:rsid w:val="006B0E52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7"/>
    <w:rsid w:val="006B2FEF"/>
    <w:rsid w:val="006B34EB"/>
    <w:rsid w:val="006B36F8"/>
    <w:rsid w:val="006B4A4F"/>
    <w:rsid w:val="006B4EC8"/>
    <w:rsid w:val="006B4F7F"/>
    <w:rsid w:val="006B5407"/>
    <w:rsid w:val="006B543E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6B77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0E7D"/>
    <w:rsid w:val="006C0FBC"/>
    <w:rsid w:val="006C140A"/>
    <w:rsid w:val="006C1437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4D2"/>
    <w:rsid w:val="006C5CDA"/>
    <w:rsid w:val="006C5D36"/>
    <w:rsid w:val="006C61D4"/>
    <w:rsid w:val="006C6320"/>
    <w:rsid w:val="006C64F8"/>
    <w:rsid w:val="006C66FE"/>
    <w:rsid w:val="006C67DB"/>
    <w:rsid w:val="006C68BE"/>
    <w:rsid w:val="006C6B3E"/>
    <w:rsid w:val="006C6BAA"/>
    <w:rsid w:val="006C79FD"/>
    <w:rsid w:val="006C7AAD"/>
    <w:rsid w:val="006D091D"/>
    <w:rsid w:val="006D1285"/>
    <w:rsid w:val="006D1AD9"/>
    <w:rsid w:val="006D1C20"/>
    <w:rsid w:val="006D1DA3"/>
    <w:rsid w:val="006D2ABC"/>
    <w:rsid w:val="006D2BAC"/>
    <w:rsid w:val="006D2BE3"/>
    <w:rsid w:val="006D2CA8"/>
    <w:rsid w:val="006D2CAB"/>
    <w:rsid w:val="006D2E92"/>
    <w:rsid w:val="006D2F15"/>
    <w:rsid w:val="006D2FE0"/>
    <w:rsid w:val="006D301D"/>
    <w:rsid w:val="006D3092"/>
    <w:rsid w:val="006D34F2"/>
    <w:rsid w:val="006D36A5"/>
    <w:rsid w:val="006D38D2"/>
    <w:rsid w:val="006D3CA7"/>
    <w:rsid w:val="006D423D"/>
    <w:rsid w:val="006D4598"/>
    <w:rsid w:val="006D482F"/>
    <w:rsid w:val="006D4DD6"/>
    <w:rsid w:val="006D601F"/>
    <w:rsid w:val="006D61CB"/>
    <w:rsid w:val="006D6357"/>
    <w:rsid w:val="006D643F"/>
    <w:rsid w:val="006D65BB"/>
    <w:rsid w:val="006D6881"/>
    <w:rsid w:val="006D6D83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767"/>
    <w:rsid w:val="006E1D6A"/>
    <w:rsid w:val="006E2142"/>
    <w:rsid w:val="006E25A5"/>
    <w:rsid w:val="006E2D96"/>
    <w:rsid w:val="006E3138"/>
    <w:rsid w:val="006E38E6"/>
    <w:rsid w:val="006E39A1"/>
    <w:rsid w:val="006E39F6"/>
    <w:rsid w:val="006E3AB8"/>
    <w:rsid w:val="006E3ADB"/>
    <w:rsid w:val="006E3D19"/>
    <w:rsid w:val="006E3F64"/>
    <w:rsid w:val="006E3FCD"/>
    <w:rsid w:val="006E3FEF"/>
    <w:rsid w:val="006E4228"/>
    <w:rsid w:val="006E523C"/>
    <w:rsid w:val="006E532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408"/>
    <w:rsid w:val="006E664A"/>
    <w:rsid w:val="006E6FF8"/>
    <w:rsid w:val="006E7B4D"/>
    <w:rsid w:val="006F05FC"/>
    <w:rsid w:val="006F08B3"/>
    <w:rsid w:val="006F08EE"/>
    <w:rsid w:val="006F1295"/>
    <w:rsid w:val="006F1425"/>
    <w:rsid w:val="006F159B"/>
    <w:rsid w:val="006F15D5"/>
    <w:rsid w:val="006F1761"/>
    <w:rsid w:val="006F1F00"/>
    <w:rsid w:val="006F223A"/>
    <w:rsid w:val="006F2277"/>
    <w:rsid w:val="006F24EB"/>
    <w:rsid w:val="006F26E3"/>
    <w:rsid w:val="006F27E0"/>
    <w:rsid w:val="006F2CF7"/>
    <w:rsid w:val="006F2D5A"/>
    <w:rsid w:val="006F2D90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AF8"/>
    <w:rsid w:val="006F4C50"/>
    <w:rsid w:val="006F4DE3"/>
    <w:rsid w:val="006F513D"/>
    <w:rsid w:val="006F5388"/>
    <w:rsid w:val="006F573F"/>
    <w:rsid w:val="006F5EBC"/>
    <w:rsid w:val="006F6776"/>
    <w:rsid w:val="006F690B"/>
    <w:rsid w:val="006F6B81"/>
    <w:rsid w:val="006F764A"/>
    <w:rsid w:val="006F7919"/>
    <w:rsid w:val="006F7B81"/>
    <w:rsid w:val="00700322"/>
    <w:rsid w:val="00700FB9"/>
    <w:rsid w:val="00700FBF"/>
    <w:rsid w:val="00701377"/>
    <w:rsid w:val="0070144D"/>
    <w:rsid w:val="00702655"/>
    <w:rsid w:val="00702E9C"/>
    <w:rsid w:val="00702FD9"/>
    <w:rsid w:val="00703264"/>
    <w:rsid w:val="007038CD"/>
    <w:rsid w:val="00703DC5"/>
    <w:rsid w:val="00703E7A"/>
    <w:rsid w:val="0070447C"/>
    <w:rsid w:val="007045A5"/>
    <w:rsid w:val="007049EC"/>
    <w:rsid w:val="00704B8C"/>
    <w:rsid w:val="00704C02"/>
    <w:rsid w:val="00704D8E"/>
    <w:rsid w:val="00705436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718D"/>
    <w:rsid w:val="0070795B"/>
    <w:rsid w:val="00710414"/>
    <w:rsid w:val="007106C6"/>
    <w:rsid w:val="007106DB"/>
    <w:rsid w:val="007117ED"/>
    <w:rsid w:val="007118D7"/>
    <w:rsid w:val="007119BC"/>
    <w:rsid w:val="00711DA5"/>
    <w:rsid w:val="00711FEC"/>
    <w:rsid w:val="00712007"/>
    <w:rsid w:val="00712289"/>
    <w:rsid w:val="0071232E"/>
    <w:rsid w:val="00712570"/>
    <w:rsid w:val="007128E9"/>
    <w:rsid w:val="00712AAB"/>
    <w:rsid w:val="00712D9B"/>
    <w:rsid w:val="00713016"/>
    <w:rsid w:val="00713352"/>
    <w:rsid w:val="00713380"/>
    <w:rsid w:val="00713897"/>
    <w:rsid w:val="00713931"/>
    <w:rsid w:val="00713E6F"/>
    <w:rsid w:val="007141CF"/>
    <w:rsid w:val="0071449B"/>
    <w:rsid w:val="00714DD6"/>
    <w:rsid w:val="00715048"/>
    <w:rsid w:val="0071509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B6A"/>
    <w:rsid w:val="00720801"/>
    <w:rsid w:val="00720825"/>
    <w:rsid w:val="007209DF"/>
    <w:rsid w:val="00720C23"/>
    <w:rsid w:val="00721A4D"/>
    <w:rsid w:val="00721B34"/>
    <w:rsid w:val="00721B3E"/>
    <w:rsid w:val="00721B5F"/>
    <w:rsid w:val="00721B69"/>
    <w:rsid w:val="00721C95"/>
    <w:rsid w:val="007220FD"/>
    <w:rsid w:val="00722817"/>
    <w:rsid w:val="0072281F"/>
    <w:rsid w:val="0072285A"/>
    <w:rsid w:val="00722A82"/>
    <w:rsid w:val="00722F16"/>
    <w:rsid w:val="0072336E"/>
    <w:rsid w:val="00723591"/>
    <w:rsid w:val="00723FA8"/>
    <w:rsid w:val="007241EB"/>
    <w:rsid w:val="007243EC"/>
    <w:rsid w:val="00724AAA"/>
    <w:rsid w:val="0072530E"/>
    <w:rsid w:val="00725C0E"/>
    <w:rsid w:val="00725E7B"/>
    <w:rsid w:val="00725FA5"/>
    <w:rsid w:val="00726595"/>
    <w:rsid w:val="00730006"/>
    <w:rsid w:val="00730278"/>
    <w:rsid w:val="007302B7"/>
    <w:rsid w:val="0073064F"/>
    <w:rsid w:val="00730C51"/>
    <w:rsid w:val="00731BF8"/>
    <w:rsid w:val="00732344"/>
    <w:rsid w:val="00732DB9"/>
    <w:rsid w:val="00732DE4"/>
    <w:rsid w:val="00733382"/>
    <w:rsid w:val="00733411"/>
    <w:rsid w:val="0073341C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6EE6"/>
    <w:rsid w:val="007370A5"/>
    <w:rsid w:val="00737391"/>
    <w:rsid w:val="00737481"/>
    <w:rsid w:val="00740341"/>
    <w:rsid w:val="0074047B"/>
    <w:rsid w:val="007409C8"/>
    <w:rsid w:val="00740AE3"/>
    <w:rsid w:val="00740E2B"/>
    <w:rsid w:val="007411E7"/>
    <w:rsid w:val="007416B0"/>
    <w:rsid w:val="0074196E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5287"/>
    <w:rsid w:val="007452BD"/>
    <w:rsid w:val="00745E3A"/>
    <w:rsid w:val="00745FFB"/>
    <w:rsid w:val="007462AC"/>
    <w:rsid w:val="007464E2"/>
    <w:rsid w:val="00746A71"/>
    <w:rsid w:val="00746AB3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1D98"/>
    <w:rsid w:val="0075260F"/>
    <w:rsid w:val="00752625"/>
    <w:rsid w:val="007526BC"/>
    <w:rsid w:val="0075284C"/>
    <w:rsid w:val="00752B1B"/>
    <w:rsid w:val="00752C4F"/>
    <w:rsid w:val="00752CD5"/>
    <w:rsid w:val="00752D61"/>
    <w:rsid w:val="00752EB7"/>
    <w:rsid w:val="00752FF7"/>
    <w:rsid w:val="0075367C"/>
    <w:rsid w:val="007539DB"/>
    <w:rsid w:val="00753AAB"/>
    <w:rsid w:val="00753E1A"/>
    <w:rsid w:val="00753E53"/>
    <w:rsid w:val="00753F8E"/>
    <w:rsid w:val="007544C5"/>
    <w:rsid w:val="00754687"/>
    <w:rsid w:val="0075514B"/>
    <w:rsid w:val="007554D6"/>
    <w:rsid w:val="007554E1"/>
    <w:rsid w:val="007556CE"/>
    <w:rsid w:val="007556E2"/>
    <w:rsid w:val="00755C09"/>
    <w:rsid w:val="00755DC8"/>
    <w:rsid w:val="00757223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48"/>
    <w:rsid w:val="0076259F"/>
    <w:rsid w:val="007626D7"/>
    <w:rsid w:val="00762882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13B"/>
    <w:rsid w:val="00765826"/>
    <w:rsid w:val="00765E21"/>
    <w:rsid w:val="007663C6"/>
    <w:rsid w:val="0076648E"/>
    <w:rsid w:val="007664B5"/>
    <w:rsid w:val="007665A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373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E1"/>
    <w:rsid w:val="00771797"/>
    <w:rsid w:val="00771C0D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542"/>
    <w:rsid w:val="0077659D"/>
    <w:rsid w:val="00776853"/>
    <w:rsid w:val="00776C07"/>
    <w:rsid w:val="007771DF"/>
    <w:rsid w:val="007771FB"/>
    <w:rsid w:val="007774F4"/>
    <w:rsid w:val="00777738"/>
    <w:rsid w:val="00777956"/>
    <w:rsid w:val="00777A41"/>
    <w:rsid w:val="00777C3F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24DA"/>
    <w:rsid w:val="00782B31"/>
    <w:rsid w:val="0078303B"/>
    <w:rsid w:val="007831A7"/>
    <w:rsid w:val="007833D9"/>
    <w:rsid w:val="00783656"/>
    <w:rsid w:val="00783C35"/>
    <w:rsid w:val="00783C7A"/>
    <w:rsid w:val="007840EA"/>
    <w:rsid w:val="00784DDD"/>
    <w:rsid w:val="0078542E"/>
    <w:rsid w:val="007857A2"/>
    <w:rsid w:val="007859E0"/>
    <w:rsid w:val="00785C4C"/>
    <w:rsid w:val="0078617E"/>
    <w:rsid w:val="0078625B"/>
    <w:rsid w:val="007863EB"/>
    <w:rsid w:val="00786464"/>
    <w:rsid w:val="0078676E"/>
    <w:rsid w:val="00786A20"/>
    <w:rsid w:val="00786B54"/>
    <w:rsid w:val="0078702A"/>
    <w:rsid w:val="00787114"/>
    <w:rsid w:val="00787532"/>
    <w:rsid w:val="0078782A"/>
    <w:rsid w:val="0079086A"/>
    <w:rsid w:val="00790941"/>
    <w:rsid w:val="00790F3A"/>
    <w:rsid w:val="00791036"/>
    <w:rsid w:val="00791B96"/>
    <w:rsid w:val="0079293F"/>
    <w:rsid w:val="00793925"/>
    <w:rsid w:val="00793A43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0EB"/>
    <w:rsid w:val="007961F1"/>
    <w:rsid w:val="007966F7"/>
    <w:rsid w:val="00796707"/>
    <w:rsid w:val="007967EB"/>
    <w:rsid w:val="007969A0"/>
    <w:rsid w:val="00796BFA"/>
    <w:rsid w:val="00796E1A"/>
    <w:rsid w:val="00797017"/>
    <w:rsid w:val="0079710F"/>
    <w:rsid w:val="00797188"/>
    <w:rsid w:val="007971D1"/>
    <w:rsid w:val="0079720E"/>
    <w:rsid w:val="007975B5"/>
    <w:rsid w:val="007A02F4"/>
    <w:rsid w:val="007A0A24"/>
    <w:rsid w:val="007A12EF"/>
    <w:rsid w:val="007A1529"/>
    <w:rsid w:val="007A1678"/>
    <w:rsid w:val="007A183F"/>
    <w:rsid w:val="007A1BE7"/>
    <w:rsid w:val="007A1C10"/>
    <w:rsid w:val="007A1C7C"/>
    <w:rsid w:val="007A2C42"/>
    <w:rsid w:val="007A2DA4"/>
    <w:rsid w:val="007A3028"/>
    <w:rsid w:val="007A32D2"/>
    <w:rsid w:val="007A38BB"/>
    <w:rsid w:val="007A3933"/>
    <w:rsid w:val="007A3F65"/>
    <w:rsid w:val="007A40F2"/>
    <w:rsid w:val="007A417D"/>
    <w:rsid w:val="007A41C6"/>
    <w:rsid w:val="007A420E"/>
    <w:rsid w:val="007A43EA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6F3D"/>
    <w:rsid w:val="007A73A6"/>
    <w:rsid w:val="007A7A2C"/>
    <w:rsid w:val="007A7B60"/>
    <w:rsid w:val="007A7E65"/>
    <w:rsid w:val="007B0625"/>
    <w:rsid w:val="007B0911"/>
    <w:rsid w:val="007B0A27"/>
    <w:rsid w:val="007B0A30"/>
    <w:rsid w:val="007B11F0"/>
    <w:rsid w:val="007B1679"/>
    <w:rsid w:val="007B172A"/>
    <w:rsid w:val="007B19A5"/>
    <w:rsid w:val="007B19BC"/>
    <w:rsid w:val="007B1DC5"/>
    <w:rsid w:val="007B2367"/>
    <w:rsid w:val="007B2690"/>
    <w:rsid w:val="007B3197"/>
    <w:rsid w:val="007B40DA"/>
    <w:rsid w:val="007B4205"/>
    <w:rsid w:val="007B4324"/>
    <w:rsid w:val="007B4867"/>
    <w:rsid w:val="007B4B2B"/>
    <w:rsid w:val="007B4EA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313"/>
    <w:rsid w:val="007C1692"/>
    <w:rsid w:val="007C1B34"/>
    <w:rsid w:val="007C1B9A"/>
    <w:rsid w:val="007C1C38"/>
    <w:rsid w:val="007C200C"/>
    <w:rsid w:val="007C2637"/>
    <w:rsid w:val="007C2BF9"/>
    <w:rsid w:val="007C2F67"/>
    <w:rsid w:val="007C3EDB"/>
    <w:rsid w:val="007C41F3"/>
    <w:rsid w:val="007C4D43"/>
    <w:rsid w:val="007C4FD9"/>
    <w:rsid w:val="007C5086"/>
    <w:rsid w:val="007C52BC"/>
    <w:rsid w:val="007C584B"/>
    <w:rsid w:val="007C632A"/>
    <w:rsid w:val="007C6375"/>
    <w:rsid w:val="007C645D"/>
    <w:rsid w:val="007C6626"/>
    <w:rsid w:val="007C69BE"/>
    <w:rsid w:val="007C6ABB"/>
    <w:rsid w:val="007C6E11"/>
    <w:rsid w:val="007C6E97"/>
    <w:rsid w:val="007C7625"/>
    <w:rsid w:val="007C7A25"/>
    <w:rsid w:val="007C7A26"/>
    <w:rsid w:val="007D0B09"/>
    <w:rsid w:val="007D0C1A"/>
    <w:rsid w:val="007D0E13"/>
    <w:rsid w:val="007D123C"/>
    <w:rsid w:val="007D1315"/>
    <w:rsid w:val="007D19A5"/>
    <w:rsid w:val="007D1C42"/>
    <w:rsid w:val="007D1EF4"/>
    <w:rsid w:val="007D2156"/>
    <w:rsid w:val="007D2E7B"/>
    <w:rsid w:val="007D2FAD"/>
    <w:rsid w:val="007D31F4"/>
    <w:rsid w:val="007D3372"/>
    <w:rsid w:val="007D35A7"/>
    <w:rsid w:val="007D3F6C"/>
    <w:rsid w:val="007D4649"/>
    <w:rsid w:val="007D496C"/>
    <w:rsid w:val="007D5237"/>
    <w:rsid w:val="007D54A9"/>
    <w:rsid w:val="007D5653"/>
    <w:rsid w:val="007D67DE"/>
    <w:rsid w:val="007D6B65"/>
    <w:rsid w:val="007D6DBE"/>
    <w:rsid w:val="007D70D5"/>
    <w:rsid w:val="007D7AE6"/>
    <w:rsid w:val="007E092D"/>
    <w:rsid w:val="007E0CAB"/>
    <w:rsid w:val="007E121B"/>
    <w:rsid w:val="007E13D4"/>
    <w:rsid w:val="007E14F8"/>
    <w:rsid w:val="007E183E"/>
    <w:rsid w:val="007E1A16"/>
    <w:rsid w:val="007E2211"/>
    <w:rsid w:val="007E274B"/>
    <w:rsid w:val="007E34FB"/>
    <w:rsid w:val="007E3931"/>
    <w:rsid w:val="007E41C8"/>
    <w:rsid w:val="007E44BA"/>
    <w:rsid w:val="007E46E8"/>
    <w:rsid w:val="007E4965"/>
    <w:rsid w:val="007E4C79"/>
    <w:rsid w:val="007E4D91"/>
    <w:rsid w:val="007E4E71"/>
    <w:rsid w:val="007E4FCE"/>
    <w:rsid w:val="007E519F"/>
    <w:rsid w:val="007E5227"/>
    <w:rsid w:val="007E5867"/>
    <w:rsid w:val="007E63E9"/>
    <w:rsid w:val="007E6B9F"/>
    <w:rsid w:val="007E7006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0CB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EA1"/>
    <w:rsid w:val="007F687C"/>
    <w:rsid w:val="007F6E71"/>
    <w:rsid w:val="007F6F3C"/>
    <w:rsid w:val="007F76C2"/>
    <w:rsid w:val="007F7BE3"/>
    <w:rsid w:val="007F7C1A"/>
    <w:rsid w:val="007F7D5C"/>
    <w:rsid w:val="007F7E42"/>
    <w:rsid w:val="007F7ED9"/>
    <w:rsid w:val="00800350"/>
    <w:rsid w:val="00800A70"/>
    <w:rsid w:val="00800E10"/>
    <w:rsid w:val="00800F00"/>
    <w:rsid w:val="00801094"/>
    <w:rsid w:val="008014B9"/>
    <w:rsid w:val="008015B5"/>
    <w:rsid w:val="0080172A"/>
    <w:rsid w:val="00802059"/>
    <w:rsid w:val="008021DF"/>
    <w:rsid w:val="00802408"/>
    <w:rsid w:val="0080253C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5688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11"/>
    <w:rsid w:val="00810061"/>
    <w:rsid w:val="008100C9"/>
    <w:rsid w:val="00810917"/>
    <w:rsid w:val="008110B6"/>
    <w:rsid w:val="008111A2"/>
    <w:rsid w:val="0081124D"/>
    <w:rsid w:val="00811FB5"/>
    <w:rsid w:val="00812205"/>
    <w:rsid w:val="00812738"/>
    <w:rsid w:val="0081361F"/>
    <w:rsid w:val="00813BF0"/>
    <w:rsid w:val="00813DF5"/>
    <w:rsid w:val="00814775"/>
    <w:rsid w:val="00814E16"/>
    <w:rsid w:val="00814F63"/>
    <w:rsid w:val="008154F9"/>
    <w:rsid w:val="008155C8"/>
    <w:rsid w:val="008156A2"/>
    <w:rsid w:val="0081584F"/>
    <w:rsid w:val="00815895"/>
    <w:rsid w:val="00815AC0"/>
    <w:rsid w:val="00815E0C"/>
    <w:rsid w:val="0081615C"/>
    <w:rsid w:val="008163DB"/>
    <w:rsid w:val="00816770"/>
    <w:rsid w:val="00816811"/>
    <w:rsid w:val="00816A09"/>
    <w:rsid w:val="00816B63"/>
    <w:rsid w:val="0081717F"/>
    <w:rsid w:val="00817287"/>
    <w:rsid w:val="00817E79"/>
    <w:rsid w:val="00820944"/>
    <w:rsid w:val="00820F9B"/>
    <w:rsid w:val="00821004"/>
    <w:rsid w:val="00821A97"/>
    <w:rsid w:val="00822026"/>
    <w:rsid w:val="00822705"/>
    <w:rsid w:val="00822C84"/>
    <w:rsid w:val="00822F44"/>
    <w:rsid w:val="00823519"/>
    <w:rsid w:val="00823AD5"/>
    <w:rsid w:val="00823C10"/>
    <w:rsid w:val="00823EB1"/>
    <w:rsid w:val="00824003"/>
    <w:rsid w:val="0082466E"/>
    <w:rsid w:val="008251A9"/>
    <w:rsid w:val="00825AE4"/>
    <w:rsid w:val="00826050"/>
    <w:rsid w:val="0082612A"/>
    <w:rsid w:val="0082647F"/>
    <w:rsid w:val="00826822"/>
    <w:rsid w:val="00826BA6"/>
    <w:rsid w:val="00827879"/>
    <w:rsid w:val="00827E8F"/>
    <w:rsid w:val="00827EEF"/>
    <w:rsid w:val="00830A17"/>
    <w:rsid w:val="00830A57"/>
    <w:rsid w:val="00830D89"/>
    <w:rsid w:val="00831108"/>
    <w:rsid w:val="00831378"/>
    <w:rsid w:val="00831716"/>
    <w:rsid w:val="00831848"/>
    <w:rsid w:val="00831990"/>
    <w:rsid w:val="00831AF4"/>
    <w:rsid w:val="00831DCF"/>
    <w:rsid w:val="008322A5"/>
    <w:rsid w:val="008323B1"/>
    <w:rsid w:val="00832E9A"/>
    <w:rsid w:val="008332E2"/>
    <w:rsid w:val="00833392"/>
    <w:rsid w:val="00833777"/>
    <w:rsid w:val="00833A8A"/>
    <w:rsid w:val="00835457"/>
    <w:rsid w:val="00835D9A"/>
    <w:rsid w:val="00836006"/>
    <w:rsid w:val="008362BD"/>
    <w:rsid w:val="00836618"/>
    <w:rsid w:val="00836656"/>
    <w:rsid w:val="008369DC"/>
    <w:rsid w:val="00836C71"/>
    <w:rsid w:val="00836C7F"/>
    <w:rsid w:val="00836D8C"/>
    <w:rsid w:val="00837468"/>
    <w:rsid w:val="008375FE"/>
    <w:rsid w:val="00837648"/>
    <w:rsid w:val="0083791F"/>
    <w:rsid w:val="00837985"/>
    <w:rsid w:val="00837B00"/>
    <w:rsid w:val="00837B23"/>
    <w:rsid w:val="00837D81"/>
    <w:rsid w:val="00837D95"/>
    <w:rsid w:val="008400AC"/>
    <w:rsid w:val="00840B6C"/>
    <w:rsid w:val="00840D16"/>
    <w:rsid w:val="00840E4C"/>
    <w:rsid w:val="00841293"/>
    <w:rsid w:val="0084151C"/>
    <w:rsid w:val="008416C1"/>
    <w:rsid w:val="00841BA1"/>
    <w:rsid w:val="00841D40"/>
    <w:rsid w:val="00842131"/>
    <w:rsid w:val="008421F2"/>
    <w:rsid w:val="0084267F"/>
    <w:rsid w:val="008426FF"/>
    <w:rsid w:val="00842A4A"/>
    <w:rsid w:val="00842A54"/>
    <w:rsid w:val="0084302E"/>
    <w:rsid w:val="008430B1"/>
    <w:rsid w:val="00843271"/>
    <w:rsid w:val="00843317"/>
    <w:rsid w:val="008434C5"/>
    <w:rsid w:val="00843B2B"/>
    <w:rsid w:val="00843C81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AF2"/>
    <w:rsid w:val="00845C2B"/>
    <w:rsid w:val="008463AF"/>
    <w:rsid w:val="00847AF5"/>
    <w:rsid w:val="00847C36"/>
    <w:rsid w:val="00847CC0"/>
    <w:rsid w:val="008502E1"/>
    <w:rsid w:val="008507ED"/>
    <w:rsid w:val="00850C0A"/>
    <w:rsid w:val="00850C39"/>
    <w:rsid w:val="00850E27"/>
    <w:rsid w:val="00850F35"/>
    <w:rsid w:val="0085139F"/>
    <w:rsid w:val="00851577"/>
    <w:rsid w:val="00851743"/>
    <w:rsid w:val="00851B54"/>
    <w:rsid w:val="00851E3F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720"/>
    <w:rsid w:val="00853EFE"/>
    <w:rsid w:val="00853F75"/>
    <w:rsid w:val="008544D4"/>
    <w:rsid w:val="0085452C"/>
    <w:rsid w:val="008551BC"/>
    <w:rsid w:val="00855464"/>
    <w:rsid w:val="00855820"/>
    <w:rsid w:val="00855AA8"/>
    <w:rsid w:val="00855B83"/>
    <w:rsid w:val="00855C1E"/>
    <w:rsid w:val="00855D00"/>
    <w:rsid w:val="00855FDD"/>
    <w:rsid w:val="0085625F"/>
    <w:rsid w:val="0085626B"/>
    <w:rsid w:val="00856A07"/>
    <w:rsid w:val="00856B62"/>
    <w:rsid w:val="00856C70"/>
    <w:rsid w:val="00856CFF"/>
    <w:rsid w:val="00856FE3"/>
    <w:rsid w:val="00857071"/>
    <w:rsid w:val="0085710D"/>
    <w:rsid w:val="008572F5"/>
    <w:rsid w:val="00857520"/>
    <w:rsid w:val="0085756E"/>
    <w:rsid w:val="00857C75"/>
    <w:rsid w:val="00857D5A"/>
    <w:rsid w:val="00857EC7"/>
    <w:rsid w:val="0086008D"/>
    <w:rsid w:val="008606AE"/>
    <w:rsid w:val="008606C4"/>
    <w:rsid w:val="00860DA0"/>
    <w:rsid w:val="00860F21"/>
    <w:rsid w:val="00861484"/>
    <w:rsid w:val="008614A4"/>
    <w:rsid w:val="00861647"/>
    <w:rsid w:val="008618EE"/>
    <w:rsid w:val="00861BBC"/>
    <w:rsid w:val="00862398"/>
    <w:rsid w:val="00862A86"/>
    <w:rsid w:val="00862AF0"/>
    <w:rsid w:val="0086308D"/>
    <w:rsid w:val="008638BE"/>
    <w:rsid w:val="00863E30"/>
    <w:rsid w:val="00864368"/>
    <w:rsid w:val="00865906"/>
    <w:rsid w:val="00865C13"/>
    <w:rsid w:val="0086629C"/>
    <w:rsid w:val="008663A5"/>
    <w:rsid w:val="00866412"/>
    <w:rsid w:val="00866564"/>
    <w:rsid w:val="008665C9"/>
    <w:rsid w:val="00866C3B"/>
    <w:rsid w:val="00866DC7"/>
    <w:rsid w:val="008670DA"/>
    <w:rsid w:val="008678A8"/>
    <w:rsid w:val="00867A54"/>
    <w:rsid w:val="00867C45"/>
    <w:rsid w:val="00867CDC"/>
    <w:rsid w:val="00867D4A"/>
    <w:rsid w:val="00867D5A"/>
    <w:rsid w:val="008707B0"/>
    <w:rsid w:val="00870BD7"/>
    <w:rsid w:val="0087136D"/>
    <w:rsid w:val="00871804"/>
    <w:rsid w:val="00872219"/>
    <w:rsid w:val="0087299C"/>
    <w:rsid w:val="00872C55"/>
    <w:rsid w:val="00872D26"/>
    <w:rsid w:val="00873052"/>
    <w:rsid w:val="008734D3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738B"/>
    <w:rsid w:val="00877605"/>
    <w:rsid w:val="00877975"/>
    <w:rsid w:val="00877B31"/>
    <w:rsid w:val="00880117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0E6"/>
    <w:rsid w:val="0088451A"/>
    <w:rsid w:val="00884524"/>
    <w:rsid w:val="00884703"/>
    <w:rsid w:val="00884815"/>
    <w:rsid w:val="00884A8C"/>
    <w:rsid w:val="00884E88"/>
    <w:rsid w:val="00885150"/>
    <w:rsid w:val="008855F2"/>
    <w:rsid w:val="00885A85"/>
    <w:rsid w:val="00885E28"/>
    <w:rsid w:val="00885F09"/>
    <w:rsid w:val="008862A6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5D7"/>
    <w:rsid w:val="00890B6F"/>
    <w:rsid w:val="00890C68"/>
    <w:rsid w:val="00891243"/>
    <w:rsid w:val="008914E9"/>
    <w:rsid w:val="008915A6"/>
    <w:rsid w:val="008915E6"/>
    <w:rsid w:val="00891749"/>
    <w:rsid w:val="00891906"/>
    <w:rsid w:val="008919A0"/>
    <w:rsid w:val="00891D32"/>
    <w:rsid w:val="00891D9C"/>
    <w:rsid w:val="00892142"/>
    <w:rsid w:val="00892828"/>
    <w:rsid w:val="00892AC6"/>
    <w:rsid w:val="00892C45"/>
    <w:rsid w:val="00892DC7"/>
    <w:rsid w:val="00892F5F"/>
    <w:rsid w:val="00892F66"/>
    <w:rsid w:val="0089319A"/>
    <w:rsid w:val="008934E6"/>
    <w:rsid w:val="00893873"/>
    <w:rsid w:val="00893A40"/>
    <w:rsid w:val="00893AB1"/>
    <w:rsid w:val="00893BD7"/>
    <w:rsid w:val="00893C0F"/>
    <w:rsid w:val="00895199"/>
    <w:rsid w:val="008953CE"/>
    <w:rsid w:val="00895648"/>
    <w:rsid w:val="00895CAD"/>
    <w:rsid w:val="00895CF8"/>
    <w:rsid w:val="00896485"/>
    <w:rsid w:val="00896A88"/>
    <w:rsid w:val="00896F83"/>
    <w:rsid w:val="00897133"/>
    <w:rsid w:val="00897246"/>
    <w:rsid w:val="00897430"/>
    <w:rsid w:val="008975CD"/>
    <w:rsid w:val="0089796B"/>
    <w:rsid w:val="00897A36"/>
    <w:rsid w:val="00897B1C"/>
    <w:rsid w:val="00897B37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1FE3"/>
    <w:rsid w:val="008A227E"/>
    <w:rsid w:val="008A2706"/>
    <w:rsid w:val="008A2FDA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6772"/>
    <w:rsid w:val="008A69F0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1A7D"/>
    <w:rsid w:val="008B236A"/>
    <w:rsid w:val="008B2431"/>
    <w:rsid w:val="008B247C"/>
    <w:rsid w:val="008B2938"/>
    <w:rsid w:val="008B31AF"/>
    <w:rsid w:val="008B3534"/>
    <w:rsid w:val="008B36CF"/>
    <w:rsid w:val="008B379C"/>
    <w:rsid w:val="008B397F"/>
    <w:rsid w:val="008B3C8A"/>
    <w:rsid w:val="008B4676"/>
    <w:rsid w:val="008B4A88"/>
    <w:rsid w:val="008B4C7E"/>
    <w:rsid w:val="008B4D66"/>
    <w:rsid w:val="008B50EA"/>
    <w:rsid w:val="008B5921"/>
    <w:rsid w:val="008B5EFD"/>
    <w:rsid w:val="008B629F"/>
    <w:rsid w:val="008B6401"/>
    <w:rsid w:val="008B6BAE"/>
    <w:rsid w:val="008B6F38"/>
    <w:rsid w:val="008B78FF"/>
    <w:rsid w:val="008C0424"/>
    <w:rsid w:val="008C052B"/>
    <w:rsid w:val="008C06B2"/>
    <w:rsid w:val="008C06F8"/>
    <w:rsid w:val="008C086E"/>
    <w:rsid w:val="008C09DE"/>
    <w:rsid w:val="008C0B38"/>
    <w:rsid w:val="008C0BB2"/>
    <w:rsid w:val="008C0CB6"/>
    <w:rsid w:val="008C13EA"/>
    <w:rsid w:val="008C1424"/>
    <w:rsid w:val="008C1552"/>
    <w:rsid w:val="008C16EE"/>
    <w:rsid w:val="008C18B2"/>
    <w:rsid w:val="008C1C3D"/>
    <w:rsid w:val="008C1DD7"/>
    <w:rsid w:val="008C20E3"/>
    <w:rsid w:val="008C31A1"/>
    <w:rsid w:val="008C33AC"/>
    <w:rsid w:val="008C3719"/>
    <w:rsid w:val="008C3B80"/>
    <w:rsid w:val="008C4297"/>
    <w:rsid w:val="008C4997"/>
    <w:rsid w:val="008C4DA0"/>
    <w:rsid w:val="008C5C9F"/>
    <w:rsid w:val="008C601A"/>
    <w:rsid w:val="008C6032"/>
    <w:rsid w:val="008C664C"/>
    <w:rsid w:val="008C6917"/>
    <w:rsid w:val="008C6AA0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30"/>
    <w:rsid w:val="008D2759"/>
    <w:rsid w:val="008D2942"/>
    <w:rsid w:val="008D2BEF"/>
    <w:rsid w:val="008D2CF6"/>
    <w:rsid w:val="008D2FBD"/>
    <w:rsid w:val="008D3452"/>
    <w:rsid w:val="008D351E"/>
    <w:rsid w:val="008D3A7B"/>
    <w:rsid w:val="008D3B71"/>
    <w:rsid w:val="008D3C68"/>
    <w:rsid w:val="008D3CAE"/>
    <w:rsid w:val="008D40AE"/>
    <w:rsid w:val="008D410C"/>
    <w:rsid w:val="008D4368"/>
    <w:rsid w:val="008D43E3"/>
    <w:rsid w:val="008D4BE7"/>
    <w:rsid w:val="008D4EC0"/>
    <w:rsid w:val="008D4FF9"/>
    <w:rsid w:val="008D502C"/>
    <w:rsid w:val="008D5063"/>
    <w:rsid w:val="008D507F"/>
    <w:rsid w:val="008D50AD"/>
    <w:rsid w:val="008D5209"/>
    <w:rsid w:val="008D56CC"/>
    <w:rsid w:val="008D5DE3"/>
    <w:rsid w:val="008D5EB9"/>
    <w:rsid w:val="008D6CDF"/>
    <w:rsid w:val="008D720A"/>
    <w:rsid w:val="008D738C"/>
    <w:rsid w:val="008D7B25"/>
    <w:rsid w:val="008D7D9A"/>
    <w:rsid w:val="008E01D1"/>
    <w:rsid w:val="008E0D7E"/>
    <w:rsid w:val="008E13F0"/>
    <w:rsid w:val="008E1B21"/>
    <w:rsid w:val="008E1C34"/>
    <w:rsid w:val="008E1F66"/>
    <w:rsid w:val="008E214F"/>
    <w:rsid w:val="008E2209"/>
    <w:rsid w:val="008E2343"/>
    <w:rsid w:val="008E2B60"/>
    <w:rsid w:val="008E2DD6"/>
    <w:rsid w:val="008E335B"/>
    <w:rsid w:val="008E3421"/>
    <w:rsid w:val="008E36C0"/>
    <w:rsid w:val="008E469A"/>
    <w:rsid w:val="008E46AE"/>
    <w:rsid w:val="008E478D"/>
    <w:rsid w:val="008E48A5"/>
    <w:rsid w:val="008E4958"/>
    <w:rsid w:val="008E4CD0"/>
    <w:rsid w:val="008E56F7"/>
    <w:rsid w:val="008E57CA"/>
    <w:rsid w:val="008E5967"/>
    <w:rsid w:val="008E5D10"/>
    <w:rsid w:val="008E5D24"/>
    <w:rsid w:val="008E6284"/>
    <w:rsid w:val="008E67CB"/>
    <w:rsid w:val="008E6905"/>
    <w:rsid w:val="008E691E"/>
    <w:rsid w:val="008E69F9"/>
    <w:rsid w:val="008E6C08"/>
    <w:rsid w:val="008E6D8C"/>
    <w:rsid w:val="008E7171"/>
    <w:rsid w:val="008F065B"/>
    <w:rsid w:val="008F0BCC"/>
    <w:rsid w:val="008F0E7B"/>
    <w:rsid w:val="008F0EB1"/>
    <w:rsid w:val="008F1441"/>
    <w:rsid w:val="008F1884"/>
    <w:rsid w:val="008F19BD"/>
    <w:rsid w:val="008F1B8C"/>
    <w:rsid w:val="008F2A2B"/>
    <w:rsid w:val="008F2E64"/>
    <w:rsid w:val="008F2FE5"/>
    <w:rsid w:val="008F3C91"/>
    <w:rsid w:val="008F486B"/>
    <w:rsid w:val="008F4FF3"/>
    <w:rsid w:val="008F5541"/>
    <w:rsid w:val="008F58CB"/>
    <w:rsid w:val="008F6422"/>
    <w:rsid w:val="008F647F"/>
    <w:rsid w:val="008F6580"/>
    <w:rsid w:val="008F6758"/>
    <w:rsid w:val="008F71D4"/>
    <w:rsid w:val="008F76BB"/>
    <w:rsid w:val="008F77EE"/>
    <w:rsid w:val="008F7B19"/>
    <w:rsid w:val="00900366"/>
    <w:rsid w:val="00900899"/>
    <w:rsid w:val="009009F1"/>
    <w:rsid w:val="00900AE9"/>
    <w:rsid w:val="0090191F"/>
    <w:rsid w:val="00901DC0"/>
    <w:rsid w:val="009023C3"/>
    <w:rsid w:val="0090245C"/>
    <w:rsid w:val="0090287F"/>
    <w:rsid w:val="00902EBB"/>
    <w:rsid w:val="00903287"/>
    <w:rsid w:val="00903A21"/>
    <w:rsid w:val="00903D57"/>
    <w:rsid w:val="009041D4"/>
    <w:rsid w:val="009041EE"/>
    <w:rsid w:val="009043E6"/>
    <w:rsid w:val="00904596"/>
    <w:rsid w:val="00904C15"/>
    <w:rsid w:val="009050D6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AAD"/>
    <w:rsid w:val="00907F9D"/>
    <w:rsid w:val="009107AA"/>
    <w:rsid w:val="009107CF"/>
    <w:rsid w:val="009109A9"/>
    <w:rsid w:val="00910B26"/>
    <w:rsid w:val="0091141A"/>
    <w:rsid w:val="0091169F"/>
    <w:rsid w:val="009117AF"/>
    <w:rsid w:val="00911A37"/>
    <w:rsid w:val="0091219E"/>
    <w:rsid w:val="00912729"/>
    <w:rsid w:val="00912B95"/>
    <w:rsid w:val="009131E1"/>
    <w:rsid w:val="0091333A"/>
    <w:rsid w:val="0091363E"/>
    <w:rsid w:val="009137C9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D1D"/>
    <w:rsid w:val="00915FBD"/>
    <w:rsid w:val="009161EE"/>
    <w:rsid w:val="00916464"/>
    <w:rsid w:val="00916AC3"/>
    <w:rsid w:val="00916E9A"/>
    <w:rsid w:val="00916F7E"/>
    <w:rsid w:val="00917641"/>
    <w:rsid w:val="0091771B"/>
    <w:rsid w:val="009177A6"/>
    <w:rsid w:val="00917CA2"/>
    <w:rsid w:val="00917EB3"/>
    <w:rsid w:val="0092010A"/>
    <w:rsid w:val="00920369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5277"/>
    <w:rsid w:val="00925408"/>
    <w:rsid w:val="0092579C"/>
    <w:rsid w:val="00925B51"/>
    <w:rsid w:val="00925BB5"/>
    <w:rsid w:val="00926038"/>
    <w:rsid w:val="009262DD"/>
    <w:rsid w:val="0092673F"/>
    <w:rsid w:val="00926855"/>
    <w:rsid w:val="00926A6E"/>
    <w:rsid w:val="009270FC"/>
    <w:rsid w:val="0092797A"/>
    <w:rsid w:val="00927CD4"/>
    <w:rsid w:val="0093026B"/>
    <w:rsid w:val="00930F5C"/>
    <w:rsid w:val="00931AB5"/>
    <w:rsid w:val="00931B63"/>
    <w:rsid w:val="009325C1"/>
    <w:rsid w:val="00932A57"/>
    <w:rsid w:val="00933162"/>
    <w:rsid w:val="00933506"/>
    <w:rsid w:val="00933A36"/>
    <w:rsid w:val="00933BBA"/>
    <w:rsid w:val="00933BBE"/>
    <w:rsid w:val="009344C3"/>
    <w:rsid w:val="00935048"/>
    <w:rsid w:val="00935462"/>
    <w:rsid w:val="009354BD"/>
    <w:rsid w:val="0093555E"/>
    <w:rsid w:val="00935591"/>
    <w:rsid w:val="00935595"/>
    <w:rsid w:val="00936049"/>
    <w:rsid w:val="00936B64"/>
    <w:rsid w:val="00936C15"/>
    <w:rsid w:val="00936C6A"/>
    <w:rsid w:val="00936D36"/>
    <w:rsid w:val="009370C1"/>
    <w:rsid w:val="009370F6"/>
    <w:rsid w:val="0093718A"/>
    <w:rsid w:val="00937B3F"/>
    <w:rsid w:val="00937E94"/>
    <w:rsid w:val="00940966"/>
    <w:rsid w:val="00940C3E"/>
    <w:rsid w:val="00941250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125"/>
    <w:rsid w:val="00943734"/>
    <w:rsid w:val="00943896"/>
    <w:rsid w:val="009438E1"/>
    <w:rsid w:val="00943A9F"/>
    <w:rsid w:val="00943E33"/>
    <w:rsid w:val="00944452"/>
    <w:rsid w:val="009449F1"/>
    <w:rsid w:val="00944CF6"/>
    <w:rsid w:val="00944E06"/>
    <w:rsid w:val="00944E34"/>
    <w:rsid w:val="00945A5C"/>
    <w:rsid w:val="0094629C"/>
    <w:rsid w:val="0094630D"/>
    <w:rsid w:val="009464FD"/>
    <w:rsid w:val="00946545"/>
    <w:rsid w:val="009465FB"/>
    <w:rsid w:val="00946E3F"/>
    <w:rsid w:val="00946ED6"/>
    <w:rsid w:val="0094718F"/>
    <w:rsid w:val="009472F0"/>
    <w:rsid w:val="00947AA0"/>
    <w:rsid w:val="00947E35"/>
    <w:rsid w:val="00950011"/>
    <w:rsid w:val="0095019B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CAA"/>
    <w:rsid w:val="00952E3B"/>
    <w:rsid w:val="009536A2"/>
    <w:rsid w:val="00953A0C"/>
    <w:rsid w:val="00953C72"/>
    <w:rsid w:val="00954328"/>
    <w:rsid w:val="0095465F"/>
    <w:rsid w:val="00954A2B"/>
    <w:rsid w:val="00954A80"/>
    <w:rsid w:val="00954FBE"/>
    <w:rsid w:val="00955713"/>
    <w:rsid w:val="0095588B"/>
    <w:rsid w:val="009566FE"/>
    <w:rsid w:val="00956C02"/>
    <w:rsid w:val="009571C5"/>
    <w:rsid w:val="009576CE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CCF"/>
    <w:rsid w:val="00962F72"/>
    <w:rsid w:val="00963393"/>
    <w:rsid w:val="0096376E"/>
    <w:rsid w:val="0096376F"/>
    <w:rsid w:val="0096379E"/>
    <w:rsid w:val="00963996"/>
    <w:rsid w:val="00963B36"/>
    <w:rsid w:val="00963C98"/>
    <w:rsid w:val="00964176"/>
    <w:rsid w:val="00964934"/>
    <w:rsid w:val="00964FE2"/>
    <w:rsid w:val="00965EE8"/>
    <w:rsid w:val="0096624A"/>
    <w:rsid w:val="0096657D"/>
    <w:rsid w:val="0096681F"/>
    <w:rsid w:val="00966909"/>
    <w:rsid w:val="009675D2"/>
    <w:rsid w:val="00967B25"/>
    <w:rsid w:val="00967F66"/>
    <w:rsid w:val="00970A2F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5BF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3B6"/>
    <w:rsid w:val="0097567B"/>
    <w:rsid w:val="00975AFA"/>
    <w:rsid w:val="00975D93"/>
    <w:rsid w:val="009762F9"/>
    <w:rsid w:val="009764B7"/>
    <w:rsid w:val="00976763"/>
    <w:rsid w:val="009768DD"/>
    <w:rsid w:val="00976EA5"/>
    <w:rsid w:val="009770E1"/>
    <w:rsid w:val="009774F0"/>
    <w:rsid w:val="009776AE"/>
    <w:rsid w:val="00977DF8"/>
    <w:rsid w:val="00980EEB"/>
    <w:rsid w:val="00981109"/>
    <w:rsid w:val="009812C0"/>
    <w:rsid w:val="0098192F"/>
    <w:rsid w:val="00981C77"/>
    <w:rsid w:val="00982AD4"/>
    <w:rsid w:val="00982BFE"/>
    <w:rsid w:val="00983091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6EE"/>
    <w:rsid w:val="00987765"/>
    <w:rsid w:val="009877D4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3D36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6C18"/>
    <w:rsid w:val="00996D47"/>
    <w:rsid w:val="00997295"/>
    <w:rsid w:val="0099772F"/>
    <w:rsid w:val="00997B1A"/>
    <w:rsid w:val="00997DBD"/>
    <w:rsid w:val="00997F79"/>
    <w:rsid w:val="009A0064"/>
    <w:rsid w:val="009A01A9"/>
    <w:rsid w:val="009A0273"/>
    <w:rsid w:val="009A0DCC"/>
    <w:rsid w:val="009A0FED"/>
    <w:rsid w:val="009A1123"/>
    <w:rsid w:val="009A1792"/>
    <w:rsid w:val="009A1A04"/>
    <w:rsid w:val="009A1A26"/>
    <w:rsid w:val="009A1A56"/>
    <w:rsid w:val="009A1AD8"/>
    <w:rsid w:val="009A1DAB"/>
    <w:rsid w:val="009A21B5"/>
    <w:rsid w:val="009A2863"/>
    <w:rsid w:val="009A2B0D"/>
    <w:rsid w:val="009A2BA4"/>
    <w:rsid w:val="009A2DAD"/>
    <w:rsid w:val="009A3058"/>
    <w:rsid w:val="009A341A"/>
    <w:rsid w:val="009A3423"/>
    <w:rsid w:val="009A3923"/>
    <w:rsid w:val="009A3DFB"/>
    <w:rsid w:val="009A4724"/>
    <w:rsid w:val="009A4BFC"/>
    <w:rsid w:val="009A4E03"/>
    <w:rsid w:val="009A513A"/>
    <w:rsid w:val="009A54DE"/>
    <w:rsid w:val="009A5B4E"/>
    <w:rsid w:val="009A5FD1"/>
    <w:rsid w:val="009A731F"/>
    <w:rsid w:val="009A7517"/>
    <w:rsid w:val="009A76D6"/>
    <w:rsid w:val="009A7926"/>
    <w:rsid w:val="009A7938"/>
    <w:rsid w:val="009A7E4A"/>
    <w:rsid w:val="009B006F"/>
    <w:rsid w:val="009B0864"/>
    <w:rsid w:val="009B0913"/>
    <w:rsid w:val="009B0F04"/>
    <w:rsid w:val="009B0F33"/>
    <w:rsid w:val="009B112D"/>
    <w:rsid w:val="009B1426"/>
    <w:rsid w:val="009B16F5"/>
    <w:rsid w:val="009B187B"/>
    <w:rsid w:val="009B1992"/>
    <w:rsid w:val="009B20D1"/>
    <w:rsid w:val="009B20FD"/>
    <w:rsid w:val="009B27C0"/>
    <w:rsid w:val="009B2DCB"/>
    <w:rsid w:val="009B30AC"/>
    <w:rsid w:val="009B3212"/>
    <w:rsid w:val="009B35B1"/>
    <w:rsid w:val="009B3A2A"/>
    <w:rsid w:val="009B4273"/>
    <w:rsid w:val="009B4458"/>
    <w:rsid w:val="009B4479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290"/>
    <w:rsid w:val="009B784C"/>
    <w:rsid w:val="009B7927"/>
    <w:rsid w:val="009B7969"/>
    <w:rsid w:val="009C0596"/>
    <w:rsid w:val="009C1278"/>
    <w:rsid w:val="009C1B70"/>
    <w:rsid w:val="009C1CA4"/>
    <w:rsid w:val="009C1EEB"/>
    <w:rsid w:val="009C2058"/>
    <w:rsid w:val="009C2343"/>
    <w:rsid w:val="009C29E3"/>
    <w:rsid w:val="009C2B4D"/>
    <w:rsid w:val="009C2E2F"/>
    <w:rsid w:val="009C2FEB"/>
    <w:rsid w:val="009C327A"/>
    <w:rsid w:val="009C3304"/>
    <w:rsid w:val="009C373E"/>
    <w:rsid w:val="009C3ADE"/>
    <w:rsid w:val="009C3C69"/>
    <w:rsid w:val="009C3E3C"/>
    <w:rsid w:val="009C3E46"/>
    <w:rsid w:val="009C4743"/>
    <w:rsid w:val="009C477E"/>
    <w:rsid w:val="009C4A34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0C4"/>
    <w:rsid w:val="009D1F3C"/>
    <w:rsid w:val="009D1FC9"/>
    <w:rsid w:val="009D2252"/>
    <w:rsid w:val="009D2668"/>
    <w:rsid w:val="009D27F0"/>
    <w:rsid w:val="009D2C0D"/>
    <w:rsid w:val="009D3D36"/>
    <w:rsid w:val="009D4215"/>
    <w:rsid w:val="009D51C1"/>
    <w:rsid w:val="009D614A"/>
    <w:rsid w:val="009D6420"/>
    <w:rsid w:val="009D651D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42E"/>
    <w:rsid w:val="009E170E"/>
    <w:rsid w:val="009E19E3"/>
    <w:rsid w:val="009E1BCD"/>
    <w:rsid w:val="009E20A0"/>
    <w:rsid w:val="009E2FBD"/>
    <w:rsid w:val="009E3293"/>
    <w:rsid w:val="009E3387"/>
    <w:rsid w:val="009E3458"/>
    <w:rsid w:val="009E370F"/>
    <w:rsid w:val="009E41A4"/>
    <w:rsid w:val="009E43A3"/>
    <w:rsid w:val="009E44FF"/>
    <w:rsid w:val="009E4511"/>
    <w:rsid w:val="009E48C2"/>
    <w:rsid w:val="009E4A47"/>
    <w:rsid w:val="009E4DD4"/>
    <w:rsid w:val="009E51EE"/>
    <w:rsid w:val="009E546B"/>
    <w:rsid w:val="009E573B"/>
    <w:rsid w:val="009E5AA1"/>
    <w:rsid w:val="009E62F0"/>
    <w:rsid w:val="009E6AA5"/>
    <w:rsid w:val="009E6B7B"/>
    <w:rsid w:val="009E7081"/>
    <w:rsid w:val="009E733A"/>
    <w:rsid w:val="009E7BB3"/>
    <w:rsid w:val="009F036B"/>
    <w:rsid w:val="009F0785"/>
    <w:rsid w:val="009F079B"/>
    <w:rsid w:val="009F0992"/>
    <w:rsid w:val="009F1135"/>
    <w:rsid w:val="009F13EF"/>
    <w:rsid w:val="009F1724"/>
    <w:rsid w:val="009F1DDD"/>
    <w:rsid w:val="009F223E"/>
    <w:rsid w:val="009F2BCB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5173"/>
    <w:rsid w:val="009F54BE"/>
    <w:rsid w:val="009F6126"/>
    <w:rsid w:val="009F6A01"/>
    <w:rsid w:val="009F6D6D"/>
    <w:rsid w:val="009F6DFA"/>
    <w:rsid w:val="009F702A"/>
    <w:rsid w:val="009F732B"/>
    <w:rsid w:val="009F7F2A"/>
    <w:rsid w:val="00A00043"/>
    <w:rsid w:val="00A000D0"/>
    <w:rsid w:val="00A001A8"/>
    <w:rsid w:val="00A0049C"/>
    <w:rsid w:val="00A00602"/>
    <w:rsid w:val="00A00844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468"/>
    <w:rsid w:val="00A03572"/>
    <w:rsid w:val="00A03721"/>
    <w:rsid w:val="00A037E5"/>
    <w:rsid w:val="00A0394C"/>
    <w:rsid w:val="00A0398A"/>
    <w:rsid w:val="00A03BBA"/>
    <w:rsid w:val="00A03FDD"/>
    <w:rsid w:val="00A04D58"/>
    <w:rsid w:val="00A04F8E"/>
    <w:rsid w:val="00A05004"/>
    <w:rsid w:val="00A05477"/>
    <w:rsid w:val="00A057D3"/>
    <w:rsid w:val="00A05BE0"/>
    <w:rsid w:val="00A05E05"/>
    <w:rsid w:val="00A06122"/>
    <w:rsid w:val="00A06334"/>
    <w:rsid w:val="00A064AF"/>
    <w:rsid w:val="00A06944"/>
    <w:rsid w:val="00A06CF5"/>
    <w:rsid w:val="00A06E8F"/>
    <w:rsid w:val="00A073B7"/>
    <w:rsid w:val="00A078E3"/>
    <w:rsid w:val="00A07ECF"/>
    <w:rsid w:val="00A102E5"/>
    <w:rsid w:val="00A108F3"/>
    <w:rsid w:val="00A10BAC"/>
    <w:rsid w:val="00A11182"/>
    <w:rsid w:val="00A1133E"/>
    <w:rsid w:val="00A113E6"/>
    <w:rsid w:val="00A11708"/>
    <w:rsid w:val="00A117BE"/>
    <w:rsid w:val="00A11C69"/>
    <w:rsid w:val="00A121CE"/>
    <w:rsid w:val="00A129AE"/>
    <w:rsid w:val="00A12B30"/>
    <w:rsid w:val="00A12D95"/>
    <w:rsid w:val="00A131B3"/>
    <w:rsid w:val="00A13EF3"/>
    <w:rsid w:val="00A13F5B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98"/>
    <w:rsid w:val="00A232EC"/>
    <w:rsid w:val="00A23452"/>
    <w:rsid w:val="00A23553"/>
    <w:rsid w:val="00A23570"/>
    <w:rsid w:val="00A23620"/>
    <w:rsid w:val="00A24098"/>
    <w:rsid w:val="00A240D9"/>
    <w:rsid w:val="00A2422B"/>
    <w:rsid w:val="00A242A0"/>
    <w:rsid w:val="00A24668"/>
    <w:rsid w:val="00A246C0"/>
    <w:rsid w:val="00A24BF2"/>
    <w:rsid w:val="00A2506E"/>
    <w:rsid w:val="00A25147"/>
    <w:rsid w:val="00A257DE"/>
    <w:rsid w:val="00A2587C"/>
    <w:rsid w:val="00A25944"/>
    <w:rsid w:val="00A25D3C"/>
    <w:rsid w:val="00A26333"/>
    <w:rsid w:val="00A265F5"/>
    <w:rsid w:val="00A2662A"/>
    <w:rsid w:val="00A26E05"/>
    <w:rsid w:val="00A275F6"/>
    <w:rsid w:val="00A279DE"/>
    <w:rsid w:val="00A27D1C"/>
    <w:rsid w:val="00A27D7E"/>
    <w:rsid w:val="00A27E64"/>
    <w:rsid w:val="00A3052B"/>
    <w:rsid w:val="00A30B86"/>
    <w:rsid w:val="00A312D6"/>
    <w:rsid w:val="00A31888"/>
    <w:rsid w:val="00A31B7A"/>
    <w:rsid w:val="00A31BF2"/>
    <w:rsid w:val="00A31C79"/>
    <w:rsid w:val="00A31CA5"/>
    <w:rsid w:val="00A31F83"/>
    <w:rsid w:val="00A32318"/>
    <w:rsid w:val="00A3256C"/>
    <w:rsid w:val="00A328D7"/>
    <w:rsid w:val="00A32B10"/>
    <w:rsid w:val="00A33366"/>
    <w:rsid w:val="00A33CEC"/>
    <w:rsid w:val="00A33D49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BBB"/>
    <w:rsid w:val="00A40C7A"/>
    <w:rsid w:val="00A40F35"/>
    <w:rsid w:val="00A410B2"/>
    <w:rsid w:val="00A413B1"/>
    <w:rsid w:val="00A413C7"/>
    <w:rsid w:val="00A41CED"/>
    <w:rsid w:val="00A42973"/>
    <w:rsid w:val="00A4298B"/>
    <w:rsid w:val="00A42E2D"/>
    <w:rsid w:val="00A43119"/>
    <w:rsid w:val="00A43339"/>
    <w:rsid w:val="00A43595"/>
    <w:rsid w:val="00A43EBC"/>
    <w:rsid w:val="00A44A41"/>
    <w:rsid w:val="00A457C3"/>
    <w:rsid w:val="00A46212"/>
    <w:rsid w:val="00A465CB"/>
    <w:rsid w:val="00A46762"/>
    <w:rsid w:val="00A46F2C"/>
    <w:rsid w:val="00A46F2E"/>
    <w:rsid w:val="00A46FFB"/>
    <w:rsid w:val="00A470FD"/>
    <w:rsid w:val="00A47AFD"/>
    <w:rsid w:val="00A50216"/>
    <w:rsid w:val="00A50531"/>
    <w:rsid w:val="00A509CF"/>
    <w:rsid w:val="00A50A2B"/>
    <w:rsid w:val="00A5103C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A72"/>
    <w:rsid w:val="00A53B73"/>
    <w:rsid w:val="00A53C6D"/>
    <w:rsid w:val="00A53C85"/>
    <w:rsid w:val="00A53CEE"/>
    <w:rsid w:val="00A54446"/>
    <w:rsid w:val="00A54755"/>
    <w:rsid w:val="00A55171"/>
    <w:rsid w:val="00A553CF"/>
    <w:rsid w:val="00A554CC"/>
    <w:rsid w:val="00A557B3"/>
    <w:rsid w:val="00A55F98"/>
    <w:rsid w:val="00A55F99"/>
    <w:rsid w:val="00A5685B"/>
    <w:rsid w:val="00A56E5C"/>
    <w:rsid w:val="00A56E9E"/>
    <w:rsid w:val="00A56EDA"/>
    <w:rsid w:val="00A57B6D"/>
    <w:rsid w:val="00A57CB6"/>
    <w:rsid w:val="00A57D92"/>
    <w:rsid w:val="00A60206"/>
    <w:rsid w:val="00A6039E"/>
    <w:rsid w:val="00A60567"/>
    <w:rsid w:val="00A60F95"/>
    <w:rsid w:val="00A60F99"/>
    <w:rsid w:val="00A60FDD"/>
    <w:rsid w:val="00A61047"/>
    <w:rsid w:val="00A6176D"/>
    <w:rsid w:val="00A61DC5"/>
    <w:rsid w:val="00A61FCE"/>
    <w:rsid w:val="00A621E9"/>
    <w:rsid w:val="00A62B36"/>
    <w:rsid w:val="00A62CA9"/>
    <w:rsid w:val="00A63773"/>
    <w:rsid w:val="00A64057"/>
    <w:rsid w:val="00A64078"/>
    <w:rsid w:val="00A645CA"/>
    <w:rsid w:val="00A6461B"/>
    <w:rsid w:val="00A6465B"/>
    <w:rsid w:val="00A649ED"/>
    <w:rsid w:val="00A64DC8"/>
    <w:rsid w:val="00A64FCD"/>
    <w:rsid w:val="00A65403"/>
    <w:rsid w:val="00A65CBB"/>
    <w:rsid w:val="00A65E7F"/>
    <w:rsid w:val="00A66021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557"/>
    <w:rsid w:val="00A70D05"/>
    <w:rsid w:val="00A70D96"/>
    <w:rsid w:val="00A712BC"/>
    <w:rsid w:val="00A71809"/>
    <w:rsid w:val="00A720EF"/>
    <w:rsid w:val="00A724B0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4B7F"/>
    <w:rsid w:val="00A7529C"/>
    <w:rsid w:val="00A75307"/>
    <w:rsid w:val="00A755A3"/>
    <w:rsid w:val="00A75D12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008"/>
    <w:rsid w:val="00A81205"/>
    <w:rsid w:val="00A8121B"/>
    <w:rsid w:val="00A81299"/>
    <w:rsid w:val="00A81328"/>
    <w:rsid w:val="00A81442"/>
    <w:rsid w:val="00A8145A"/>
    <w:rsid w:val="00A81931"/>
    <w:rsid w:val="00A81DB9"/>
    <w:rsid w:val="00A81EAF"/>
    <w:rsid w:val="00A82B16"/>
    <w:rsid w:val="00A82C93"/>
    <w:rsid w:val="00A82DD4"/>
    <w:rsid w:val="00A83376"/>
    <w:rsid w:val="00A833C4"/>
    <w:rsid w:val="00A838DE"/>
    <w:rsid w:val="00A83D84"/>
    <w:rsid w:val="00A8432D"/>
    <w:rsid w:val="00A8445A"/>
    <w:rsid w:val="00A84A58"/>
    <w:rsid w:val="00A84A82"/>
    <w:rsid w:val="00A8516A"/>
    <w:rsid w:val="00A85928"/>
    <w:rsid w:val="00A859A4"/>
    <w:rsid w:val="00A85B01"/>
    <w:rsid w:val="00A85FDC"/>
    <w:rsid w:val="00A86364"/>
    <w:rsid w:val="00A868FE"/>
    <w:rsid w:val="00A86CB2"/>
    <w:rsid w:val="00A86F96"/>
    <w:rsid w:val="00A87335"/>
    <w:rsid w:val="00A874AD"/>
    <w:rsid w:val="00A875D0"/>
    <w:rsid w:val="00A87A62"/>
    <w:rsid w:val="00A87B67"/>
    <w:rsid w:val="00A9007A"/>
    <w:rsid w:val="00A907A2"/>
    <w:rsid w:val="00A909F5"/>
    <w:rsid w:val="00A90F7B"/>
    <w:rsid w:val="00A90F97"/>
    <w:rsid w:val="00A911DC"/>
    <w:rsid w:val="00A913BA"/>
    <w:rsid w:val="00A91829"/>
    <w:rsid w:val="00A91C1C"/>
    <w:rsid w:val="00A92D9B"/>
    <w:rsid w:val="00A9301D"/>
    <w:rsid w:val="00A93852"/>
    <w:rsid w:val="00A938B8"/>
    <w:rsid w:val="00A939AC"/>
    <w:rsid w:val="00A94004"/>
    <w:rsid w:val="00A941CB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6880"/>
    <w:rsid w:val="00A96FFF"/>
    <w:rsid w:val="00A979F7"/>
    <w:rsid w:val="00A97B40"/>
    <w:rsid w:val="00A97C20"/>
    <w:rsid w:val="00AA03CB"/>
    <w:rsid w:val="00AA0917"/>
    <w:rsid w:val="00AA0CF1"/>
    <w:rsid w:val="00AA0EA9"/>
    <w:rsid w:val="00AA16CD"/>
    <w:rsid w:val="00AA1A95"/>
    <w:rsid w:val="00AA25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4F85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BD1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B47"/>
    <w:rsid w:val="00AB2D2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69F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3E7"/>
    <w:rsid w:val="00AB76E7"/>
    <w:rsid w:val="00AB7AD7"/>
    <w:rsid w:val="00AB7B69"/>
    <w:rsid w:val="00AB7B75"/>
    <w:rsid w:val="00AB7D27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DD1"/>
    <w:rsid w:val="00AC2E9F"/>
    <w:rsid w:val="00AC34B2"/>
    <w:rsid w:val="00AC383B"/>
    <w:rsid w:val="00AC3999"/>
    <w:rsid w:val="00AC3A3D"/>
    <w:rsid w:val="00AC3C0A"/>
    <w:rsid w:val="00AC3D7F"/>
    <w:rsid w:val="00AC3DF5"/>
    <w:rsid w:val="00AC4208"/>
    <w:rsid w:val="00AC421C"/>
    <w:rsid w:val="00AC4375"/>
    <w:rsid w:val="00AC44F9"/>
    <w:rsid w:val="00AC4508"/>
    <w:rsid w:val="00AC4A96"/>
    <w:rsid w:val="00AC4F55"/>
    <w:rsid w:val="00AC500D"/>
    <w:rsid w:val="00AC530E"/>
    <w:rsid w:val="00AC531E"/>
    <w:rsid w:val="00AC55AA"/>
    <w:rsid w:val="00AC5C5B"/>
    <w:rsid w:val="00AC602A"/>
    <w:rsid w:val="00AC62A7"/>
    <w:rsid w:val="00AC6309"/>
    <w:rsid w:val="00AC6625"/>
    <w:rsid w:val="00AC69F5"/>
    <w:rsid w:val="00AC6EDD"/>
    <w:rsid w:val="00AC707F"/>
    <w:rsid w:val="00AC71FF"/>
    <w:rsid w:val="00AC7749"/>
    <w:rsid w:val="00AD01E0"/>
    <w:rsid w:val="00AD03F1"/>
    <w:rsid w:val="00AD067C"/>
    <w:rsid w:val="00AD149C"/>
    <w:rsid w:val="00AD1631"/>
    <w:rsid w:val="00AD1853"/>
    <w:rsid w:val="00AD1924"/>
    <w:rsid w:val="00AD19E2"/>
    <w:rsid w:val="00AD1DB6"/>
    <w:rsid w:val="00AD1DC4"/>
    <w:rsid w:val="00AD21F9"/>
    <w:rsid w:val="00AD2226"/>
    <w:rsid w:val="00AD2481"/>
    <w:rsid w:val="00AD2A80"/>
    <w:rsid w:val="00AD2B34"/>
    <w:rsid w:val="00AD2EA8"/>
    <w:rsid w:val="00AD36F9"/>
    <w:rsid w:val="00AD4999"/>
    <w:rsid w:val="00AD54E2"/>
    <w:rsid w:val="00AD55F9"/>
    <w:rsid w:val="00AD6175"/>
    <w:rsid w:val="00AD6EFB"/>
    <w:rsid w:val="00AD6F6A"/>
    <w:rsid w:val="00AD70FD"/>
    <w:rsid w:val="00AD74C7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BD8"/>
    <w:rsid w:val="00AE2DFD"/>
    <w:rsid w:val="00AE2FE6"/>
    <w:rsid w:val="00AE31E8"/>
    <w:rsid w:val="00AE335E"/>
    <w:rsid w:val="00AE41EB"/>
    <w:rsid w:val="00AE4550"/>
    <w:rsid w:val="00AE482C"/>
    <w:rsid w:val="00AE5A5E"/>
    <w:rsid w:val="00AE5B7A"/>
    <w:rsid w:val="00AE6582"/>
    <w:rsid w:val="00AE66C9"/>
    <w:rsid w:val="00AE6787"/>
    <w:rsid w:val="00AE67C4"/>
    <w:rsid w:val="00AE6B2F"/>
    <w:rsid w:val="00AE6D69"/>
    <w:rsid w:val="00AE6DCC"/>
    <w:rsid w:val="00AE73A1"/>
    <w:rsid w:val="00AE750C"/>
    <w:rsid w:val="00AE7ADA"/>
    <w:rsid w:val="00AE7D62"/>
    <w:rsid w:val="00AE7D87"/>
    <w:rsid w:val="00AF0084"/>
    <w:rsid w:val="00AF07F5"/>
    <w:rsid w:val="00AF0D9C"/>
    <w:rsid w:val="00AF17CC"/>
    <w:rsid w:val="00AF1FC7"/>
    <w:rsid w:val="00AF23B9"/>
    <w:rsid w:val="00AF2430"/>
    <w:rsid w:val="00AF2D2A"/>
    <w:rsid w:val="00AF2EEA"/>
    <w:rsid w:val="00AF314F"/>
    <w:rsid w:val="00AF36D8"/>
    <w:rsid w:val="00AF3761"/>
    <w:rsid w:val="00AF37CB"/>
    <w:rsid w:val="00AF3D09"/>
    <w:rsid w:val="00AF3F99"/>
    <w:rsid w:val="00AF4228"/>
    <w:rsid w:val="00AF459A"/>
    <w:rsid w:val="00AF45E3"/>
    <w:rsid w:val="00AF4B12"/>
    <w:rsid w:val="00AF4C40"/>
    <w:rsid w:val="00AF4F20"/>
    <w:rsid w:val="00AF54A7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C14"/>
    <w:rsid w:val="00AF7CA0"/>
    <w:rsid w:val="00AF7EEA"/>
    <w:rsid w:val="00B00137"/>
    <w:rsid w:val="00B00974"/>
    <w:rsid w:val="00B00CC8"/>
    <w:rsid w:val="00B0130C"/>
    <w:rsid w:val="00B014CF"/>
    <w:rsid w:val="00B015AB"/>
    <w:rsid w:val="00B01904"/>
    <w:rsid w:val="00B01A47"/>
    <w:rsid w:val="00B01F8E"/>
    <w:rsid w:val="00B0239F"/>
    <w:rsid w:val="00B02C7A"/>
    <w:rsid w:val="00B031A5"/>
    <w:rsid w:val="00B032B4"/>
    <w:rsid w:val="00B0334C"/>
    <w:rsid w:val="00B03FBB"/>
    <w:rsid w:val="00B041FD"/>
    <w:rsid w:val="00B04646"/>
    <w:rsid w:val="00B04897"/>
    <w:rsid w:val="00B050AF"/>
    <w:rsid w:val="00B05FC7"/>
    <w:rsid w:val="00B06100"/>
    <w:rsid w:val="00B0629D"/>
    <w:rsid w:val="00B0639F"/>
    <w:rsid w:val="00B063F3"/>
    <w:rsid w:val="00B066CB"/>
    <w:rsid w:val="00B06ED6"/>
    <w:rsid w:val="00B06F0F"/>
    <w:rsid w:val="00B07054"/>
    <w:rsid w:val="00B07096"/>
    <w:rsid w:val="00B074E5"/>
    <w:rsid w:val="00B0778E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3B2"/>
    <w:rsid w:val="00B11712"/>
    <w:rsid w:val="00B11A4D"/>
    <w:rsid w:val="00B11C82"/>
    <w:rsid w:val="00B1210A"/>
    <w:rsid w:val="00B12615"/>
    <w:rsid w:val="00B12A52"/>
    <w:rsid w:val="00B13309"/>
    <w:rsid w:val="00B1336B"/>
    <w:rsid w:val="00B134EF"/>
    <w:rsid w:val="00B13986"/>
    <w:rsid w:val="00B143B4"/>
    <w:rsid w:val="00B1487B"/>
    <w:rsid w:val="00B14C3C"/>
    <w:rsid w:val="00B14F31"/>
    <w:rsid w:val="00B158DD"/>
    <w:rsid w:val="00B15BCA"/>
    <w:rsid w:val="00B15F70"/>
    <w:rsid w:val="00B15FB9"/>
    <w:rsid w:val="00B162CD"/>
    <w:rsid w:val="00B16605"/>
    <w:rsid w:val="00B167FA"/>
    <w:rsid w:val="00B16E8E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2A59"/>
    <w:rsid w:val="00B231F8"/>
    <w:rsid w:val="00B231FB"/>
    <w:rsid w:val="00B23714"/>
    <w:rsid w:val="00B23954"/>
    <w:rsid w:val="00B23A06"/>
    <w:rsid w:val="00B23AC3"/>
    <w:rsid w:val="00B2404F"/>
    <w:rsid w:val="00B2409E"/>
    <w:rsid w:val="00B246B0"/>
    <w:rsid w:val="00B246E8"/>
    <w:rsid w:val="00B247B3"/>
    <w:rsid w:val="00B24DFA"/>
    <w:rsid w:val="00B24E03"/>
    <w:rsid w:val="00B24FC1"/>
    <w:rsid w:val="00B24FCF"/>
    <w:rsid w:val="00B2504A"/>
    <w:rsid w:val="00B25360"/>
    <w:rsid w:val="00B25481"/>
    <w:rsid w:val="00B254D7"/>
    <w:rsid w:val="00B25893"/>
    <w:rsid w:val="00B2592E"/>
    <w:rsid w:val="00B25ACF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3A9"/>
    <w:rsid w:val="00B30490"/>
    <w:rsid w:val="00B30531"/>
    <w:rsid w:val="00B30987"/>
    <w:rsid w:val="00B30D95"/>
    <w:rsid w:val="00B30F87"/>
    <w:rsid w:val="00B31057"/>
    <w:rsid w:val="00B311F4"/>
    <w:rsid w:val="00B3164E"/>
    <w:rsid w:val="00B321BA"/>
    <w:rsid w:val="00B32456"/>
    <w:rsid w:val="00B325BA"/>
    <w:rsid w:val="00B32E0D"/>
    <w:rsid w:val="00B32FDE"/>
    <w:rsid w:val="00B3301B"/>
    <w:rsid w:val="00B338B8"/>
    <w:rsid w:val="00B33B43"/>
    <w:rsid w:val="00B33BD5"/>
    <w:rsid w:val="00B33C45"/>
    <w:rsid w:val="00B33D6F"/>
    <w:rsid w:val="00B33EB3"/>
    <w:rsid w:val="00B33F5E"/>
    <w:rsid w:val="00B3451F"/>
    <w:rsid w:val="00B34AD0"/>
    <w:rsid w:val="00B34C45"/>
    <w:rsid w:val="00B34DF8"/>
    <w:rsid w:val="00B34FA9"/>
    <w:rsid w:val="00B350A8"/>
    <w:rsid w:val="00B355D1"/>
    <w:rsid w:val="00B356E5"/>
    <w:rsid w:val="00B35846"/>
    <w:rsid w:val="00B35CA9"/>
    <w:rsid w:val="00B35E6E"/>
    <w:rsid w:val="00B35E8C"/>
    <w:rsid w:val="00B3690A"/>
    <w:rsid w:val="00B369B9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45AE"/>
    <w:rsid w:val="00B44622"/>
    <w:rsid w:val="00B446F3"/>
    <w:rsid w:val="00B44700"/>
    <w:rsid w:val="00B44AAB"/>
    <w:rsid w:val="00B44AFE"/>
    <w:rsid w:val="00B45262"/>
    <w:rsid w:val="00B452AE"/>
    <w:rsid w:val="00B4544D"/>
    <w:rsid w:val="00B457AA"/>
    <w:rsid w:val="00B45A1B"/>
    <w:rsid w:val="00B45AE2"/>
    <w:rsid w:val="00B45C21"/>
    <w:rsid w:val="00B463F8"/>
    <w:rsid w:val="00B46415"/>
    <w:rsid w:val="00B46901"/>
    <w:rsid w:val="00B46ABA"/>
    <w:rsid w:val="00B4712B"/>
    <w:rsid w:val="00B475F7"/>
    <w:rsid w:val="00B477E0"/>
    <w:rsid w:val="00B5048B"/>
    <w:rsid w:val="00B5074E"/>
    <w:rsid w:val="00B508C9"/>
    <w:rsid w:val="00B50A13"/>
    <w:rsid w:val="00B50A1B"/>
    <w:rsid w:val="00B50FED"/>
    <w:rsid w:val="00B51280"/>
    <w:rsid w:val="00B51309"/>
    <w:rsid w:val="00B513ED"/>
    <w:rsid w:val="00B52492"/>
    <w:rsid w:val="00B526D7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C0A"/>
    <w:rsid w:val="00B54C95"/>
    <w:rsid w:val="00B54F56"/>
    <w:rsid w:val="00B55047"/>
    <w:rsid w:val="00B55547"/>
    <w:rsid w:val="00B55717"/>
    <w:rsid w:val="00B55937"/>
    <w:rsid w:val="00B55B1E"/>
    <w:rsid w:val="00B55E52"/>
    <w:rsid w:val="00B562BB"/>
    <w:rsid w:val="00B562C9"/>
    <w:rsid w:val="00B563BF"/>
    <w:rsid w:val="00B564B0"/>
    <w:rsid w:val="00B56705"/>
    <w:rsid w:val="00B57313"/>
    <w:rsid w:val="00B57B84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1C0"/>
    <w:rsid w:val="00B6349D"/>
    <w:rsid w:val="00B63C6A"/>
    <w:rsid w:val="00B649AB"/>
    <w:rsid w:val="00B649FA"/>
    <w:rsid w:val="00B64C63"/>
    <w:rsid w:val="00B650D7"/>
    <w:rsid w:val="00B6533A"/>
    <w:rsid w:val="00B65E99"/>
    <w:rsid w:val="00B66245"/>
    <w:rsid w:val="00B666EA"/>
    <w:rsid w:val="00B66846"/>
    <w:rsid w:val="00B66BDB"/>
    <w:rsid w:val="00B66C62"/>
    <w:rsid w:val="00B674D0"/>
    <w:rsid w:val="00B6777E"/>
    <w:rsid w:val="00B67C5F"/>
    <w:rsid w:val="00B701CD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1E87"/>
    <w:rsid w:val="00B7212B"/>
    <w:rsid w:val="00B73114"/>
    <w:rsid w:val="00B73420"/>
    <w:rsid w:val="00B73509"/>
    <w:rsid w:val="00B7355D"/>
    <w:rsid w:val="00B7361A"/>
    <w:rsid w:val="00B736B0"/>
    <w:rsid w:val="00B737C9"/>
    <w:rsid w:val="00B73903"/>
    <w:rsid w:val="00B73A94"/>
    <w:rsid w:val="00B73E0C"/>
    <w:rsid w:val="00B73FF0"/>
    <w:rsid w:val="00B740A1"/>
    <w:rsid w:val="00B74330"/>
    <w:rsid w:val="00B7438A"/>
    <w:rsid w:val="00B7439D"/>
    <w:rsid w:val="00B74B4E"/>
    <w:rsid w:val="00B7503A"/>
    <w:rsid w:val="00B751A2"/>
    <w:rsid w:val="00B75319"/>
    <w:rsid w:val="00B754D4"/>
    <w:rsid w:val="00B75615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7EC"/>
    <w:rsid w:val="00B80D4D"/>
    <w:rsid w:val="00B80DBB"/>
    <w:rsid w:val="00B81085"/>
    <w:rsid w:val="00B810F3"/>
    <w:rsid w:val="00B812F0"/>
    <w:rsid w:val="00B8143F"/>
    <w:rsid w:val="00B817CF"/>
    <w:rsid w:val="00B8190B"/>
    <w:rsid w:val="00B81E17"/>
    <w:rsid w:val="00B81F39"/>
    <w:rsid w:val="00B82550"/>
    <w:rsid w:val="00B83006"/>
    <w:rsid w:val="00B83A04"/>
    <w:rsid w:val="00B83B37"/>
    <w:rsid w:val="00B83B7D"/>
    <w:rsid w:val="00B841F1"/>
    <w:rsid w:val="00B84372"/>
    <w:rsid w:val="00B84987"/>
    <w:rsid w:val="00B84B5D"/>
    <w:rsid w:val="00B84F72"/>
    <w:rsid w:val="00B856C9"/>
    <w:rsid w:val="00B8575C"/>
    <w:rsid w:val="00B858D4"/>
    <w:rsid w:val="00B85AA7"/>
    <w:rsid w:val="00B86259"/>
    <w:rsid w:val="00B862AD"/>
    <w:rsid w:val="00B862EE"/>
    <w:rsid w:val="00B86ABB"/>
    <w:rsid w:val="00B870F7"/>
    <w:rsid w:val="00B87697"/>
    <w:rsid w:val="00B876AF"/>
    <w:rsid w:val="00B8788D"/>
    <w:rsid w:val="00B90833"/>
    <w:rsid w:val="00B90FB0"/>
    <w:rsid w:val="00B91366"/>
    <w:rsid w:val="00B91469"/>
    <w:rsid w:val="00B917D4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04D"/>
    <w:rsid w:val="00B96995"/>
    <w:rsid w:val="00B96D75"/>
    <w:rsid w:val="00B970A9"/>
    <w:rsid w:val="00B97643"/>
    <w:rsid w:val="00B97D17"/>
    <w:rsid w:val="00BA0175"/>
    <w:rsid w:val="00BA02E3"/>
    <w:rsid w:val="00BA038E"/>
    <w:rsid w:val="00BA0672"/>
    <w:rsid w:val="00BA0D6D"/>
    <w:rsid w:val="00BA13B2"/>
    <w:rsid w:val="00BA1898"/>
    <w:rsid w:val="00BA1ED0"/>
    <w:rsid w:val="00BA264D"/>
    <w:rsid w:val="00BA26C7"/>
    <w:rsid w:val="00BA31E3"/>
    <w:rsid w:val="00BA38BC"/>
    <w:rsid w:val="00BA3A2C"/>
    <w:rsid w:val="00BA3A96"/>
    <w:rsid w:val="00BA3F2A"/>
    <w:rsid w:val="00BA4833"/>
    <w:rsid w:val="00BA49C6"/>
    <w:rsid w:val="00BA49E2"/>
    <w:rsid w:val="00BA4EE7"/>
    <w:rsid w:val="00BA4FBC"/>
    <w:rsid w:val="00BA5A62"/>
    <w:rsid w:val="00BA5E75"/>
    <w:rsid w:val="00BA61EC"/>
    <w:rsid w:val="00BA6A9D"/>
    <w:rsid w:val="00BA6DDA"/>
    <w:rsid w:val="00BA7068"/>
    <w:rsid w:val="00BA7386"/>
    <w:rsid w:val="00BA75D9"/>
    <w:rsid w:val="00BA75F4"/>
    <w:rsid w:val="00BA7978"/>
    <w:rsid w:val="00BA7EBB"/>
    <w:rsid w:val="00BB0471"/>
    <w:rsid w:val="00BB054C"/>
    <w:rsid w:val="00BB0571"/>
    <w:rsid w:val="00BB05CD"/>
    <w:rsid w:val="00BB09B0"/>
    <w:rsid w:val="00BB0E4B"/>
    <w:rsid w:val="00BB17CE"/>
    <w:rsid w:val="00BB1C53"/>
    <w:rsid w:val="00BB1D2F"/>
    <w:rsid w:val="00BB21FB"/>
    <w:rsid w:val="00BB233E"/>
    <w:rsid w:val="00BB2660"/>
    <w:rsid w:val="00BB2A6E"/>
    <w:rsid w:val="00BB2EBE"/>
    <w:rsid w:val="00BB3423"/>
    <w:rsid w:val="00BB3667"/>
    <w:rsid w:val="00BB3D0A"/>
    <w:rsid w:val="00BB3EFD"/>
    <w:rsid w:val="00BB428C"/>
    <w:rsid w:val="00BB42E3"/>
    <w:rsid w:val="00BB45DA"/>
    <w:rsid w:val="00BB52B7"/>
    <w:rsid w:val="00BB545E"/>
    <w:rsid w:val="00BB54CA"/>
    <w:rsid w:val="00BB54EC"/>
    <w:rsid w:val="00BB5550"/>
    <w:rsid w:val="00BB57A4"/>
    <w:rsid w:val="00BB5B5A"/>
    <w:rsid w:val="00BB606B"/>
    <w:rsid w:val="00BB6261"/>
    <w:rsid w:val="00BB6CB8"/>
    <w:rsid w:val="00BB74D3"/>
    <w:rsid w:val="00BB770B"/>
    <w:rsid w:val="00BB78EA"/>
    <w:rsid w:val="00BC04FA"/>
    <w:rsid w:val="00BC06ED"/>
    <w:rsid w:val="00BC08B7"/>
    <w:rsid w:val="00BC0924"/>
    <w:rsid w:val="00BC0943"/>
    <w:rsid w:val="00BC0B06"/>
    <w:rsid w:val="00BC0D72"/>
    <w:rsid w:val="00BC11CA"/>
    <w:rsid w:val="00BC123F"/>
    <w:rsid w:val="00BC156A"/>
    <w:rsid w:val="00BC1792"/>
    <w:rsid w:val="00BC179A"/>
    <w:rsid w:val="00BC1808"/>
    <w:rsid w:val="00BC1952"/>
    <w:rsid w:val="00BC2415"/>
    <w:rsid w:val="00BC26A3"/>
    <w:rsid w:val="00BC2A0E"/>
    <w:rsid w:val="00BC349A"/>
    <w:rsid w:val="00BC45A2"/>
    <w:rsid w:val="00BC4A1E"/>
    <w:rsid w:val="00BC4AC4"/>
    <w:rsid w:val="00BC4D3B"/>
    <w:rsid w:val="00BC5080"/>
    <w:rsid w:val="00BC5429"/>
    <w:rsid w:val="00BC553A"/>
    <w:rsid w:val="00BC5ED6"/>
    <w:rsid w:val="00BC6F07"/>
    <w:rsid w:val="00BC6F64"/>
    <w:rsid w:val="00BC7229"/>
    <w:rsid w:val="00BC7767"/>
    <w:rsid w:val="00BD0033"/>
    <w:rsid w:val="00BD0355"/>
    <w:rsid w:val="00BD0564"/>
    <w:rsid w:val="00BD0D45"/>
    <w:rsid w:val="00BD0F70"/>
    <w:rsid w:val="00BD1186"/>
    <w:rsid w:val="00BD1212"/>
    <w:rsid w:val="00BD1883"/>
    <w:rsid w:val="00BD1AD5"/>
    <w:rsid w:val="00BD1C52"/>
    <w:rsid w:val="00BD20C4"/>
    <w:rsid w:val="00BD242F"/>
    <w:rsid w:val="00BD2486"/>
    <w:rsid w:val="00BD286D"/>
    <w:rsid w:val="00BD28E1"/>
    <w:rsid w:val="00BD2985"/>
    <w:rsid w:val="00BD29A0"/>
    <w:rsid w:val="00BD3766"/>
    <w:rsid w:val="00BD37E5"/>
    <w:rsid w:val="00BD399B"/>
    <w:rsid w:val="00BD3CE6"/>
    <w:rsid w:val="00BD3EEE"/>
    <w:rsid w:val="00BD4649"/>
    <w:rsid w:val="00BD4978"/>
    <w:rsid w:val="00BD4986"/>
    <w:rsid w:val="00BD52C3"/>
    <w:rsid w:val="00BD5348"/>
    <w:rsid w:val="00BD582F"/>
    <w:rsid w:val="00BD584A"/>
    <w:rsid w:val="00BD5A9F"/>
    <w:rsid w:val="00BD61B3"/>
    <w:rsid w:val="00BD6270"/>
    <w:rsid w:val="00BD63E0"/>
    <w:rsid w:val="00BD6576"/>
    <w:rsid w:val="00BD66B1"/>
    <w:rsid w:val="00BD70A7"/>
    <w:rsid w:val="00BD7B4A"/>
    <w:rsid w:val="00BD7BBC"/>
    <w:rsid w:val="00BD7E91"/>
    <w:rsid w:val="00BE0045"/>
    <w:rsid w:val="00BE039A"/>
    <w:rsid w:val="00BE0502"/>
    <w:rsid w:val="00BE0558"/>
    <w:rsid w:val="00BE0617"/>
    <w:rsid w:val="00BE0AEA"/>
    <w:rsid w:val="00BE12A8"/>
    <w:rsid w:val="00BE1593"/>
    <w:rsid w:val="00BE177A"/>
    <w:rsid w:val="00BE1B29"/>
    <w:rsid w:val="00BE1E8D"/>
    <w:rsid w:val="00BE2020"/>
    <w:rsid w:val="00BE24B6"/>
    <w:rsid w:val="00BE2B91"/>
    <w:rsid w:val="00BE2E61"/>
    <w:rsid w:val="00BE31C7"/>
    <w:rsid w:val="00BE35AA"/>
    <w:rsid w:val="00BE39C7"/>
    <w:rsid w:val="00BE3C4F"/>
    <w:rsid w:val="00BE41CF"/>
    <w:rsid w:val="00BE4231"/>
    <w:rsid w:val="00BE44E2"/>
    <w:rsid w:val="00BE4D00"/>
    <w:rsid w:val="00BE508A"/>
    <w:rsid w:val="00BE533A"/>
    <w:rsid w:val="00BE555A"/>
    <w:rsid w:val="00BE55CA"/>
    <w:rsid w:val="00BE61A3"/>
    <w:rsid w:val="00BE61E2"/>
    <w:rsid w:val="00BE620C"/>
    <w:rsid w:val="00BE64FC"/>
    <w:rsid w:val="00BE65A5"/>
    <w:rsid w:val="00BE6782"/>
    <w:rsid w:val="00BE67C7"/>
    <w:rsid w:val="00BE68E8"/>
    <w:rsid w:val="00BE7392"/>
    <w:rsid w:val="00BE78CB"/>
    <w:rsid w:val="00BE7A08"/>
    <w:rsid w:val="00BF062B"/>
    <w:rsid w:val="00BF0CD9"/>
    <w:rsid w:val="00BF0E24"/>
    <w:rsid w:val="00BF0F75"/>
    <w:rsid w:val="00BF105A"/>
    <w:rsid w:val="00BF126A"/>
    <w:rsid w:val="00BF12E6"/>
    <w:rsid w:val="00BF13F3"/>
    <w:rsid w:val="00BF1493"/>
    <w:rsid w:val="00BF1719"/>
    <w:rsid w:val="00BF1744"/>
    <w:rsid w:val="00BF1814"/>
    <w:rsid w:val="00BF1EF7"/>
    <w:rsid w:val="00BF2264"/>
    <w:rsid w:val="00BF29C8"/>
    <w:rsid w:val="00BF2B01"/>
    <w:rsid w:val="00BF2B61"/>
    <w:rsid w:val="00BF2BD0"/>
    <w:rsid w:val="00BF3055"/>
    <w:rsid w:val="00BF33BC"/>
    <w:rsid w:val="00BF3897"/>
    <w:rsid w:val="00BF3C39"/>
    <w:rsid w:val="00BF3DAC"/>
    <w:rsid w:val="00BF4342"/>
    <w:rsid w:val="00BF43EC"/>
    <w:rsid w:val="00BF444D"/>
    <w:rsid w:val="00BF46A3"/>
    <w:rsid w:val="00BF4AB1"/>
    <w:rsid w:val="00BF4BB3"/>
    <w:rsid w:val="00BF50D9"/>
    <w:rsid w:val="00BF516D"/>
    <w:rsid w:val="00BF5232"/>
    <w:rsid w:val="00BF5562"/>
    <w:rsid w:val="00BF5877"/>
    <w:rsid w:val="00BF5D83"/>
    <w:rsid w:val="00BF60C5"/>
    <w:rsid w:val="00BF6413"/>
    <w:rsid w:val="00BF6482"/>
    <w:rsid w:val="00BF6680"/>
    <w:rsid w:val="00BF6FC8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E43"/>
    <w:rsid w:val="00C01EA3"/>
    <w:rsid w:val="00C02065"/>
    <w:rsid w:val="00C0261C"/>
    <w:rsid w:val="00C02681"/>
    <w:rsid w:val="00C0283C"/>
    <w:rsid w:val="00C02929"/>
    <w:rsid w:val="00C02D67"/>
    <w:rsid w:val="00C02DDE"/>
    <w:rsid w:val="00C03108"/>
    <w:rsid w:val="00C0350C"/>
    <w:rsid w:val="00C03991"/>
    <w:rsid w:val="00C0424F"/>
    <w:rsid w:val="00C048E5"/>
    <w:rsid w:val="00C04B3F"/>
    <w:rsid w:val="00C04DC4"/>
    <w:rsid w:val="00C04E44"/>
    <w:rsid w:val="00C04E6E"/>
    <w:rsid w:val="00C04E7A"/>
    <w:rsid w:val="00C04F6D"/>
    <w:rsid w:val="00C04F85"/>
    <w:rsid w:val="00C0537E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926"/>
    <w:rsid w:val="00C06D4B"/>
    <w:rsid w:val="00C06FEA"/>
    <w:rsid w:val="00C0712A"/>
    <w:rsid w:val="00C07481"/>
    <w:rsid w:val="00C074A7"/>
    <w:rsid w:val="00C07873"/>
    <w:rsid w:val="00C07972"/>
    <w:rsid w:val="00C07EF0"/>
    <w:rsid w:val="00C10027"/>
    <w:rsid w:val="00C104E5"/>
    <w:rsid w:val="00C10C6C"/>
    <w:rsid w:val="00C11149"/>
    <w:rsid w:val="00C111CF"/>
    <w:rsid w:val="00C112BA"/>
    <w:rsid w:val="00C1149F"/>
    <w:rsid w:val="00C11C86"/>
    <w:rsid w:val="00C11FA9"/>
    <w:rsid w:val="00C120BF"/>
    <w:rsid w:val="00C12212"/>
    <w:rsid w:val="00C12D66"/>
    <w:rsid w:val="00C13012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4"/>
    <w:rsid w:val="00C166EA"/>
    <w:rsid w:val="00C169AE"/>
    <w:rsid w:val="00C16A5D"/>
    <w:rsid w:val="00C16F2C"/>
    <w:rsid w:val="00C17337"/>
    <w:rsid w:val="00C1734B"/>
    <w:rsid w:val="00C17633"/>
    <w:rsid w:val="00C17658"/>
    <w:rsid w:val="00C17726"/>
    <w:rsid w:val="00C17961"/>
    <w:rsid w:val="00C17FB7"/>
    <w:rsid w:val="00C204A3"/>
    <w:rsid w:val="00C20879"/>
    <w:rsid w:val="00C20981"/>
    <w:rsid w:val="00C20F8E"/>
    <w:rsid w:val="00C211F6"/>
    <w:rsid w:val="00C21D8E"/>
    <w:rsid w:val="00C21E98"/>
    <w:rsid w:val="00C22374"/>
    <w:rsid w:val="00C22376"/>
    <w:rsid w:val="00C22A32"/>
    <w:rsid w:val="00C23115"/>
    <w:rsid w:val="00C23307"/>
    <w:rsid w:val="00C240D4"/>
    <w:rsid w:val="00C2487C"/>
    <w:rsid w:val="00C2579C"/>
    <w:rsid w:val="00C25C58"/>
    <w:rsid w:val="00C26065"/>
    <w:rsid w:val="00C261CF"/>
    <w:rsid w:val="00C26FB1"/>
    <w:rsid w:val="00C276EE"/>
    <w:rsid w:val="00C300F5"/>
    <w:rsid w:val="00C30744"/>
    <w:rsid w:val="00C30B01"/>
    <w:rsid w:val="00C30E38"/>
    <w:rsid w:val="00C315AD"/>
    <w:rsid w:val="00C31669"/>
    <w:rsid w:val="00C31F6E"/>
    <w:rsid w:val="00C32003"/>
    <w:rsid w:val="00C3226C"/>
    <w:rsid w:val="00C32347"/>
    <w:rsid w:val="00C3244B"/>
    <w:rsid w:val="00C32787"/>
    <w:rsid w:val="00C32AFA"/>
    <w:rsid w:val="00C32CCA"/>
    <w:rsid w:val="00C335CE"/>
    <w:rsid w:val="00C339D3"/>
    <w:rsid w:val="00C33F14"/>
    <w:rsid w:val="00C34086"/>
    <w:rsid w:val="00C34631"/>
    <w:rsid w:val="00C34D80"/>
    <w:rsid w:val="00C34E9D"/>
    <w:rsid w:val="00C35186"/>
    <w:rsid w:val="00C35399"/>
    <w:rsid w:val="00C355D9"/>
    <w:rsid w:val="00C35DAC"/>
    <w:rsid w:val="00C35EB6"/>
    <w:rsid w:val="00C35FAD"/>
    <w:rsid w:val="00C364CB"/>
    <w:rsid w:val="00C36587"/>
    <w:rsid w:val="00C3672C"/>
    <w:rsid w:val="00C36DDB"/>
    <w:rsid w:val="00C36E8B"/>
    <w:rsid w:val="00C36EEC"/>
    <w:rsid w:val="00C37017"/>
    <w:rsid w:val="00C373FE"/>
    <w:rsid w:val="00C3761D"/>
    <w:rsid w:val="00C37643"/>
    <w:rsid w:val="00C3767B"/>
    <w:rsid w:val="00C377AF"/>
    <w:rsid w:val="00C37807"/>
    <w:rsid w:val="00C37DDF"/>
    <w:rsid w:val="00C40021"/>
    <w:rsid w:val="00C40151"/>
    <w:rsid w:val="00C404F6"/>
    <w:rsid w:val="00C40769"/>
    <w:rsid w:val="00C40BDC"/>
    <w:rsid w:val="00C4111D"/>
    <w:rsid w:val="00C41219"/>
    <w:rsid w:val="00C4138D"/>
    <w:rsid w:val="00C4201B"/>
    <w:rsid w:val="00C4238E"/>
    <w:rsid w:val="00C4288A"/>
    <w:rsid w:val="00C42977"/>
    <w:rsid w:val="00C4298D"/>
    <w:rsid w:val="00C42F7D"/>
    <w:rsid w:val="00C43661"/>
    <w:rsid w:val="00C4416D"/>
    <w:rsid w:val="00C44247"/>
    <w:rsid w:val="00C44665"/>
    <w:rsid w:val="00C44742"/>
    <w:rsid w:val="00C44C62"/>
    <w:rsid w:val="00C44F80"/>
    <w:rsid w:val="00C453DB"/>
    <w:rsid w:val="00C4555C"/>
    <w:rsid w:val="00C45D6F"/>
    <w:rsid w:val="00C45ED0"/>
    <w:rsid w:val="00C4638E"/>
    <w:rsid w:val="00C46834"/>
    <w:rsid w:val="00C473C8"/>
    <w:rsid w:val="00C475AC"/>
    <w:rsid w:val="00C476F6"/>
    <w:rsid w:val="00C47917"/>
    <w:rsid w:val="00C4798B"/>
    <w:rsid w:val="00C47B43"/>
    <w:rsid w:val="00C47DA9"/>
    <w:rsid w:val="00C50450"/>
    <w:rsid w:val="00C50545"/>
    <w:rsid w:val="00C50BAD"/>
    <w:rsid w:val="00C50D25"/>
    <w:rsid w:val="00C50EF0"/>
    <w:rsid w:val="00C51201"/>
    <w:rsid w:val="00C51347"/>
    <w:rsid w:val="00C51840"/>
    <w:rsid w:val="00C5187F"/>
    <w:rsid w:val="00C51A9D"/>
    <w:rsid w:val="00C52036"/>
    <w:rsid w:val="00C5207D"/>
    <w:rsid w:val="00C521BB"/>
    <w:rsid w:val="00C5231D"/>
    <w:rsid w:val="00C529E6"/>
    <w:rsid w:val="00C52ADC"/>
    <w:rsid w:val="00C52C78"/>
    <w:rsid w:val="00C52CE0"/>
    <w:rsid w:val="00C52F0F"/>
    <w:rsid w:val="00C536E1"/>
    <w:rsid w:val="00C53A08"/>
    <w:rsid w:val="00C53F44"/>
    <w:rsid w:val="00C53FF8"/>
    <w:rsid w:val="00C5409F"/>
    <w:rsid w:val="00C5442B"/>
    <w:rsid w:val="00C54E9D"/>
    <w:rsid w:val="00C55221"/>
    <w:rsid w:val="00C555EB"/>
    <w:rsid w:val="00C556C9"/>
    <w:rsid w:val="00C566DB"/>
    <w:rsid w:val="00C56AE6"/>
    <w:rsid w:val="00C56B18"/>
    <w:rsid w:val="00C56DB8"/>
    <w:rsid w:val="00C57024"/>
    <w:rsid w:val="00C577A4"/>
    <w:rsid w:val="00C606A2"/>
    <w:rsid w:val="00C60EC0"/>
    <w:rsid w:val="00C61840"/>
    <w:rsid w:val="00C61A23"/>
    <w:rsid w:val="00C622FB"/>
    <w:rsid w:val="00C6263E"/>
    <w:rsid w:val="00C626A4"/>
    <w:rsid w:val="00C62777"/>
    <w:rsid w:val="00C632D0"/>
    <w:rsid w:val="00C633A6"/>
    <w:rsid w:val="00C63843"/>
    <w:rsid w:val="00C6390F"/>
    <w:rsid w:val="00C63965"/>
    <w:rsid w:val="00C63A56"/>
    <w:rsid w:val="00C63B8E"/>
    <w:rsid w:val="00C63E3B"/>
    <w:rsid w:val="00C63E7A"/>
    <w:rsid w:val="00C6433D"/>
    <w:rsid w:val="00C64A4B"/>
    <w:rsid w:val="00C64A4F"/>
    <w:rsid w:val="00C64BC6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AEA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67EB0"/>
    <w:rsid w:val="00C70002"/>
    <w:rsid w:val="00C7020E"/>
    <w:rsid w:val="00C7060A"/>
    <w:rsid w:val="00C70B6A"/>
    <w:rsid w:val="00C70C48"/>
    <w:rsid w:val="00C70D66"/>
    <w:rsid w:val="00C70DDD"/>
    <w:rsid w:val="00C70F20"/>
    <w:rsid w:val="00C712CE"/>
    <w:rsid w:val="00C716A5"/>
    <w:rsid w:val="00C72387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418F"/>
    <w:rsid w:val="00C74292"/>
    <w:rsid w:val="00C742C9"/>
    <w:rsid w:val="00C7475C"/>
    <w:rsid w:val="00C75285"/>
    <w:rsid w:val="00C75781"/>
    <w:rsid w:val="00C75B98"/>
    <w:rsid w:val="00C75FFA"/>
    <w:rsid w:val="00C767F9"/>
    <w:rsid w:val="00C76BDD"/>
    <w:rsid w:val="00C77067"/>
    <w:rsid w:val="00C77946"/>
    <w:rsid w:val="00C77BBD"/>
    <w:rsid w:val="00C77C49"/>
    <w:rsid w:val="00C77C88"/>
    <w:rsid w:val="00C77E0A"/>
    <w:rsid w:val="00C80294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895"/>
    <w:rsid w:val="00C8396A"/>
    <w:rsid w:val="00C84184"/>
    <w:rsid w:val="00C84E2C"/>
    <w:rsid w:val="00C84EA5"/>
    <w:rsid w:val="00C852E2"/>
    <w:rsid w:val="00C853C0"/>
    <w:rsid w:val="00C85F79"/>
    <w:rsid w:val="00C85F8A"/>
    <w:rsid w:val="00C86435"/>
    <w:rsid w:val="00C86436"/>
    <w:rsid w:val="00C867B5"/>
    <w:rsid w:val="00C86827"/>
    <w:rsid w:val="00C86E45"/>
    <w:rsid w:val="00C86F08"/>
    <w:rsid w:val="00C86FA1"/>
    <w:rsid w:val="00C870FC"/>
    <w:rsid w:val="00C8722A"/>
    <w:rsid w:val="00C872E2"/>
    <w:rsid w:val="00C87412"/>
    <w:rsid w:val="00C87A66"/>
    <w:rsid w:val="00C87B50"/>
    <w:rsid w:val="00C9012C"/>
    <w:rsid w:val="00C90A03"/>
    <w:rsid w:val="00C91C15"/>
    <w:rsid w:val="00C91E8A"/>
    <w:rsid w:val="00C91F17"/>
    <w:rsid w:val="00C922C9"/>
    <w:rsid w:val="00C92537"/>
    <w:rsid w:val="00C92E34"/>
    <w:rsid w:val="00C92E5B"/>
    <w:rsid w:val="00C92EE2"/>
    <w:rsid w:val="00C93185"/>
    <w:rsid w:val="00C9352D"/>
    <w:rsid w:val="00C93582"/>
    <w:rsid w:val="00C94198"/>
    <w:rsid w:val="00C94CE4"/>
    <w:rsid w:val="00C94DAF"/>
    <w:rsid w:val="00C95370"/>
    <w:rsid w:val="00C95548"/>
    <w:rsid w:val="00C955E7"/>
    <w:rsid w:val="00C95B0F"/>
    <w:rsid w:val="00C95BDA"/>
    <w:rsid w:val="00C95E16"/>
    <w:rsid w:val="00C9618E"/>
    <w:rsid w:val="00C96436"/>
    <w:rsid w:val="00C964C3"/>
    <w:rsid w:val="00C964F7"/>
    <w:rsid w:val="00C9692E"/>
    <w:rsid w:val="00C96969"/>
    <w:rsid w:val="00C96A6A"/>
    <w:rsid w:val="00C96C07"/>
    <w:rsid w:val="00C96F1F"/>
    <w:rsid w:val="00C96FE5"/>
    <w:rsid w:val="00C97106"/>
    <w:rsid w:val="00C9710A"/>
    <w:rsid w:val="00C9745B"/>
    <w:rsid w:val="00C97477"/>
    <w:rsid w:val="00C97622"/>
    <w:rsid w:val="00C97685"/>
    <w:rsid w:val="00C97687"/>
    <w:rsid w:val="00C9772C"/>
    <w:rsid w:val="00C97DB5"/>
    <w:rsid w:val="00C97E0E"/>
    <w:rsid w:val="00CA042B"/>
    <w:rsid w:val="00CA0C18"/>
    <w:rsid w:val="00CA0F9D"/>
    <w:rsid w:val="00CA1257"/>
    <w:rsid w:val="00CA15DB"/>
    <w:rsid w:val="00CA1A76"/>
    <w:rsid w:val="00CA20EB"/>
    <w:rsid w:val="00CA21B2"/>
    <w:rsid w:val="00CA25A1"/>
    <w:rsid w:val="00CA25F0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48"/>
    <w:rsid w:val="00CA589A"/>
    <w:rsid w:val="00CA5FF0"/>
    <w:rsid w:val="00CA67B4"/>
    <w:rsid w:val="00CA6885"/>
    <w:rsid w:val="00CA69ED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278"/>
    <w:rsid w:val="00CB136E"/>
    <w:rsid w:val="00CB16FA"/>
    <w:rsid w:val="00CB17E3"/>
    <w:rsid w:val="00CB1852"/>
    <w:rsid w:val="00CB1A98"/>
    <w:rsid w:val="00CB1CA0"/>
    <w:rsid w:val="00CB1D0A"/>
    <w:rsid w:val="00CB1DC6"/>
    <w:rsid w:val="00CB2F58"/>
    <w:rsid w:val="00CB36FC"/>
    <w:rsid w:val="00CB377A"/>
    <w:rsid w:val="00CB37AF"/>
    <w:rsid w:val="00CB3808"/>
    <w:rsid w:val="00CB3BB3"/>
    <w:rsid w:val="00CB3CED"/>
    <w:rsid w:val="00CB4103"/>
    <w:rsid w:val="00CB423F"/>
    <w:rsid w:val="00CB46DF"/>
    <w:rsid w:val="00CB4781"/>
    <w:rsid w:val="00CB481C"/>
    <w:rsid w:val="00CB4D75"/>
    <w:rsid w:val="00CB5469"/>
    <w:rsid w:val="00CB553E"/>
    <w:rsid w:val="00CB5667"/>
    <w:rsid w:val="00CB577A"/>
    <w:rsid w:val="00CB5842"/>
    <w:rsid w:val="00CB5A65"/>
    <w:rsid w:val="00CB5DE2"/>
    <w:rsid w:val="00CB65D0"/>
    <w:rsid w:val="00CB6A26"/>
    <w:rsid w:val="00CB6C3F"/>
    <w:rsid w:val="00CB6F56"/>
    <w:rsid w:val="00CB7371"/>
    <w:rsid w:val="00CB737C"/>
    <w:rsid w:val="00CC05C1"/>
    <w:rsid w:val="00CC0882"/>
    <w:rsid w:val="00CC1116"/>
    <w:rsid w:val="00CC141F"/>
    <w:rsid w:val="00CC14F3"/>
    <w:rsid w:val="00CC153E"/>
    <w:rsid w:val="00CC1723"/>
    <w:rsid w:val="00CC1A06"/>
    <w:rsid w:val="00CC1B3B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CF8"/>
    <w:rsid w:val="00CC4E38"/>
    <w:rsid w:val="00CC5056"/>
    <w:rsid w:val="00CC5116"/>
    <w:rsid w:val="00CC57C7"/>
    <w:rsid w:val="00CC5D1A"/>
    <w:rsid w:val="00CC5FB6"/>
    <w:rsid w:val="00CC63A0"/>
    <w:rsid w:val="00CC651D"/>
    <w:rsid w:val="00CC6646"/>
    <w:rsid w:val="00CC6A28"/>
    <w:rsid w:val="00CC6D43"/>
    <w:rsid w:val="00CC72A1"/>
    <w:rsid w:val="00CC7E87"/>
    <w:rsid w:val="00CD02C8"/>
    <w:rsid w:val="00CD069B"/>
    <w:rsid w:val="00CD0C8F"/>
    <w:rsid w:val="00CD0D18"/>
    <w:rsid w:val="00CD0FED"/>
    <w:rsid w:val="00CD1244"/>
    <w:rsid w:val="00CD1385"/>
    <w:rsid w:val="00CD185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4EAE"/>
    <w:rsid w:val="00CD5451"/>
    <w:rsid w:val="00CD58B7"/>
    <w:rsid w:val="00CD5B03"/>
    <w:rsid w:val="00CD62D5"/>
    <w:rsid w:val="00CD6433"/>
    <w:rsid w:val="00CD6B41"/>
    <w:rsid w:val="00CD6C10"/>
    <w:rsid w:val="00CD6F16"/>
    <w:rsid w:val="00CD6F3F"/>
    <w:rsid w:val="00CD6FDA"/>
    <w:rsid w:val="00CD71AB"/>
    <w:rsid w:val="00CE0112"/>
    <w:rsid w:val="00CE03EF"/>
    <w:rsid w:val="00CE09A7"/>
    <w:rsid w:val="00CE0A71"/>
    <w:rsid w:val="00CE0ABC"/>
    <w:rsid w:val="00CE0F66"/>
    <w:rsid w:val="00CE105E"/>
    <w:rsid w:val="00CE11CC"/>
    <w:rsid w:val="00CE21CB"/>
    <w:rsid w:val="00CE22F1"/>
    <w:rsid w:val="00CE27F6"/>
    <w:rsid w:val="00CE28DD"/>
    <w:rsid w:val="00CE2B5E"/>
    <w:rsid w:val="00CE2B95"/>
    <w:rsid w:val="00CE2D2E"/>
    <w:rsid w:val="00CE3A7A"/>
    <w:rsid w:val="00CE3FF1"/>
    <w:rsid w:val="00CE4151"/>
    <w:rsid w:val="00CE417B"/>
    <w:rsid w:val="00CE442F"/>
    <w:rsid w:val="00CE4667"/>
    <w:rsid w:val="00CE481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711"/>
    <w:rsid w:val="00CF0B61"/>
    <w:rsid w:val="00CF0C6B"/>
    <w:rsid w:val="00CF105A"/>
    <w:rsid w:val="00CF13BF"/>
    <w:rsid w:val="00CF1B0A"/>
    <w:rsid w:val="00CF1BD1"/>
    <w:rsid w:val="00CF1D4A"/>
    <w:rsid w:val="00CF24D1"/>
    <w:rsid w:val="00CF27F0"/>
    <w:rsid w:val="00CF2A7B"/>
    <w:rsid w:val="00CF3C0A"/>
    <w:rsid w:val="00CF3E97"/>
    <w:rsid w:val="00CF4213"/>
    <w:rsid w:val="00CF495F"/>
    <w:rsid w:val="00CF4A80"/>
    <w:rsid w:val="00CF5937"/>
    <w:rsid w:val="00CF5DD5"/>
    <w:rsid w:val="00CF5E06"/>
    <w:rsid w:val="00CF61C0"/>
    <w:rsid w:val="00CF6233"/>
    <w:rsid w:val="00CF62DE"/>
    <w:rsid w:val="00CF64E4"/>
    <w:rsid w:val="00CF7703"/>
    <w:rsid w:val="00CF7FCC"/>
    <w:rsid w:val="00D00079"/>
    <w:rsid w:val="00D0011C"/>
    <w:rsid w:val="00D00165"/>
    <w:rsid w:val="00D003CF"/>
    <w:rsid w:val="00D0068C"/>
    <w:rsid w:val="00D0071A"/>
    <w:rsid w:val="00D00961"/>
    <w:rsid w:val="00D00964"/>
    <w:rsid w:val="00D00A7B"/>
    <w:rsid w:val="00D00C3A"/>
    <w:rsid w:val="00D00CA4"/>
    <w:rsid w:val="00D00DAF"/>
    <w:rsid w:val="00D01BC1"/>
    <w:rsid w:val="00D01E5F"/>
    <w:rsid w:val="00D02052"/>
    <w:rsid w:val="00D02221"/>
    <w:rsid w:val="00D02792"/>
    <w:rsid w:val="00D02A6C"/>
    <w:rsid w:val="00D02CDB"/>
    <w:rsid w:val="00D0354C"/>
    <w:rsid w:val="00D0376D"/>
    <w:rsid w:val="00D03AF5"/>
    <w:rsid w:val="00D03B2D"/>
    <w:rsid w:val="00D03CAE"/>
    <w:rsid w:val="00D03EDB"/>
    <w:rsid w:val="00D042A1"/>
    <w:rsid w:val="00D04A28"/>
    <w:rsid w:val="00D05786"/>
    <w:rsid w:val="00D05EDF"/>
    <w:rsid w:val="00D0626D"/>
    <w:rsid w:val="00D063C1"/>
    <w:rsid w:val="00D067C9"/>
    <w:rsid w:val="00D06855"/>
    <w:rsid w:val="00D06960"/>
    <w:rsid w:val="00D06997"/>
    <w:rsid w:val="00D0700F"/>
    <w:rsid w:val="00D074EC"/>
    <w:rsid w:val="00D0770B"/>
    <w:rsid w:val="00D103D2"/>
    <w:rsid w:val="00D104D6"/>
    <w:rsid w:val="00D10542"/>
    <w:rsid w:val="00D107AC"/>
    <w:rsid w:val="00D10E7D"/>
    <w:rsid w:val="00D116D2"/>
    <w:rsid w:val="00D1174D"/>
    <w:rsid w:val="00D11D74"/>
    <w:rsid w:val="00D11E43"/>
    <w:rsid w:val="00D11E75"/>
    <w:rsid w:val="00D12E94"/>
    <w:rsid w:val="00D12EE5"/>
    <w:rsid w:val="00D12F74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34"/>
    <w:rsid w:val="00D160F8"/>
    <w:rsid w:val="00D1611F"/>
    <w:rsid w:val="00D1621B"/>
    <w:rsid w:val="00D164D5"/>
    <w:rsid w:val="00D16770"/>
    <w:rsid w:val="00D16929"/>
    <w:rsid w:val="00D17092"/>
    <w:rsid w:val="00D1726A"/>
    <w:rsid w:val="00D173F6"/>
    <w:rsid w:val="00D17774"/>
    <w:rsid w:val="00D1785A"/>
    <w:rsid w:val="00D17C0E"/>
    <w:rsid w:val="00D20303"/>
    <w:rsid w:val="00D20705"/>
    <w:rsid w:val="00D2071E"/>
    <w:rsid w:val="00D20785"/>
    <w:rsid w:val="00D20C8C"/>
    <w:rsid w:val="00D20CEC"/>
    <w:rsid w:val="00D20F80"/>
    <w:rsid w:val="00D213EB"/>
    <w:rsid w:val="00D2150A"/>
    <w:rsid w:val="00D21896"/>
    <w:rsid w:val="00D22861"/>
    <w:rsid w:val="00D22D36"/>
    <w:rsid w:val="00D22E8B"/>
    <w:rsid w:val="00D23073"/>
    <w:rsid w:val="00D2309E"/>
    <w:rsid w:val="00D23601"/>
    <w:rsid w:val="00D2393C"/>
    <w:rsid w:val="00D23F6B"/>
    <w:rsid w:val="00D24BAE"/>
    <w:rsid w:val="00D24D82"/>
    <w:rsid w:val="00D251AF"/>
    <w:rsid w:val="00D254C2"/>
    <w:rsid w:val="00D262C1"/>
    <w:rsid w:val="00D26499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222"/>
    <w:rsid w:val="00D30316"/>
    <w:rsid w:val="00D31395"/>
    <w:rsid w:val="00D31AF6"/>
    <w:rsid w:val="00D31B6C"/>
    <w:rsid w:val="00D326C9"/>
    <w:rsid w:val="00D327AE"/>
    <w:rsid w:val="00D328FF"/>
    <w:rsid w:val="00D32C17"/>
    <w:rsid w:val="00D32DD4"/>
    <w:rsid w:val="00D32DED"/>
    <w:rsid w:val="00D330BF"/>
    <w:rsid w:val="00D332BF"/>
    <w:rsid w:val="00D33BCC"/>
    <w:rsid w:val="00D342B3"/>
    <w:rsid w:val="00D34327"/>
    <w:rsid w:val="00D34931"/>
    <w:rsid w:val="00D34C23"/>
    <w:rsid w:val="00D34C89"/>
    <w:rsid w:val="00D34D48"/>
    <w:rsid w:val="00D34D64"/>
    <w:rsid w:val="00D35043"/>
    <w:rsid w:val="00D35341"/>
    <w:rsid w:val="00D35453"/>
    <w:rsid w:val="00D35566"/>
    <w:rsid w:val="00D3586A"/>
    <w:rsid w:val="00D35ADD"/>
    <w:rsid w:val="00D35B9C"/>
    <w:rsid w:val="00D35C6B"/>
    <w:rsid w:val="00D36066"/>
    <w:rsid w:val="00D367E1"/>
    <w:rsid w:val="00D37483"/>
    <w:rsid w:val="00D37988"/>
    <w:rsid w:val="00D37E38"/>
    <w:rsid w:val="00D37FA9"/>
    <w:rsid w:val="00D407BC"/>
    <w:rsid w:val="00D4081A"/>
    <w:rsid w:val="00D408AF"/>
    <w:rsid w:val="00D4131D"/>
    <w:rsid w:val="00D416C5"/>
    <w:rsid w:val="00D41970"/>
    <w:rsid w:val="00D4219A"/>
    <w:rsid w:val="00D42289"/>
    <w:rsid w:val="00D42504"/>
    <w:rsid w:val="00D4258D"/>
    <w:rsid w:val="00D429F4"/>
    <w:rsid w:val="00D42C32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41C"/>
    <w:rsid w:val="00D47E5A"/>
    <w:rsid w:val="00D50170"/>
    <w:rsid w:val="00D502AF"/>
    <w:rsid w:val="00D50C80"/>
    <w:rsid w:val="00D51003"/>
    <w:rsid w:val="00D51E1C"/>
    <w:rsid w:val="00D51ECE"/>
    <w:rsid w:val="00D52019"/>
    <w:rsid w:val="00D520E9"/>
    <w:rsid w:val="00D528A9"/>
    <w:rsid w:val="00D52B82"/>
    <w:rsid w:val="00D53BB6"/>
    <w:rsid w:val="00D53C9F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5CB0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884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1F87"/>
    <w:rsid w:val="00D622AF"/>
    <w:rsid w:val="00D62E8F"/>
    <w:rsid w:val="00D62F6D"/>
    <w:rsid w:val="00D630C4"/>
    <w:rsid w:val="00D63530"/>
    <w:rsid w:val="00D637EB"/>
    <w:rsid w:val="00D63975"/>
    <w:rsid w:val="00D63B44"/>
    <w:rsid w:val="00D6495F"/>
    <w:rsid w:val="00D64B38"/>
    <w:rsid w:val="00D64DC5"/>
    <w:rsid w:val="00D65105"/>
    <w:rsid w:val="00D65810"/>
    <w:rsid w:val="00D65DF2"/>
    <w:rsid w:val="00D666AB"/>
    <w:rsid w:val="00D66ECE"/>
    <w:rsid w:val="00D67161"/>
    <w:rsid w:val="00D67301"/>
    <w:rsid w:val="00D676E0"/>
    <w:rsid w:val="00D7016C"/>
    <w:rsid w:val="00D701B3"/>
    <w:rsid w:val="00D70585"/>
    <w:rsid w:val="00D706D5"/>
    <w:rsid w:val="00D706DE"/>
    <w:rsid w:val="00D70EC8"/>
    <w:rsid w:val="00D70FB2"/>
    <w:rsid w:val="00D711C2"/>
    <w:rsid w:val="00D7138E"/>
    <w:rsid w:val="00D72370"/>
    <w:rsid w:val="00D7251A"/>
    <w:rsid w:val="00D72595"/>
    <w:rsid w:val="00D7281B"/>
    <w:rsid w:val="00D72F5E"/>
    <w:rsid w:val="00D730CB"/>
    <w:rsid w:val="00D732E0"/>
    <w:rsid w:val="00D73777"/>
    <w:rsid w:val="00D73975"/>
    <w:rsid w:val="00D73A9B"/>
    <w:rsid w:val="00D73B5D"/>
    <w:rsid w:val="00D74CC6"/>
    <w:rsid w:val="00D7535D"/>
    <w:rsid w:val="00D753FB"/>
    <w:rsid w:val="00D75B73"/>
    <w:rsid w:val="00D765BD"/>
    <w:rsid w:val="00D771B7"/>
    <w:rsid w:val="00D7728B"/>
    <w:rsid w:val="00D776D8"/>
    <w:rsid w:val="00D77D06"/>
    <w:rsid w:val="00D77D65"/>
    <w:rsid w:val="00D80403"/>
    <w:rsid w:val="00D806A1"/>
    <w:rsid w:val="00D80735"/>
    <w:rsid w:val="00D80B49"/>
    <w:rsid w:val="00D80FE8"/>
    <w:rsid w:val="00D81013"/>
    <w:rsid w:val="00D819CF"/>
    <w:rsid w:val="00D8225D"/>
    <w:rsid w:val="00D82738"/>
    <w:rsid w:val="00D8279B"/>
    <w:rsid w:val="00D82BE3"/>
    <w:rsid w:val="00D83106"/>
    <w:rsid w:val="00D83300"/>
    <w:rsid w:val="00D836C9"/>
    <w:rsid w:val="00D8393E"/>
    <w:rsid w:val="00D83DF4"/>
    <w:rsid w:val="00D84559"/>
    <w:rsid w:val="00D8496C"/>
    <w:rsid w:val="00D84D27"/>
    <w:rsid w:val="00D84DF0"/>
    <w:rsid w:val="00D84F2B"/>
    <w:rsid w:val="00D856B5"/>
    <w:rsid w:val="00D8595B"/>
    <w:rsid w:val="00D85A9D"/>
    <w:rsid w:val="00D85C2E"/>
    <w:rsid w:val="00D86347"/>
    <w:rsid w:val="00D86C81"/>
    <w:rsid w:val="00D86FC9"/>
    <w:rsid w:val="00D875F3"/>
    <w:rsid w:val="00D87D9C"/>
    <w:rsid w:val="00D87EED"/>
    <w:rsid w:val="00D90168"/>
    <w:rsid w:val="00D90750"/>
    <w:rsid w:val="00D90904"/>
    <w:rsid w:val="00D90D4C"/>
    <w:rsid w:val="00D91614"/>
    <w:rsid w:val="00D916F3"/>
    <w:rsid w:val="00D91CDC"/>
    <w:rsid w:val="00D920FC"/>
    <w:rsid w:val="00D93D14"/>
    <w:rsid w:val="00D94839"/>
    <w:rsid w:val="00D94D35"/>
    <w:rsid w:val="00D9502C"/>
    <w:rsid w:val="00D95160"/>
    <w:rsid w:val="00D95387"/>
    <w:rsid w:val="00D956F6"/>
    <w:rsid w:val="00D95A54"/>
    <w:rsid w:val="00D95B0B"/>
    <w:rsid w:val="00D95F4C"/>
    <w:rsid w:val="00D95F89"/>
    <w:rsid w:val="00D9600D"/>
    <w:rsid w:val="00D967C8"/>
    <w:rsid w:val="00D96C6D"/>
    <w:rsid w:val="00D971D1"/>
    <w:rsid w:val="00D97737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AA9"/>
    <w:rsid w:val="00DA1C87"/>
    <w:rsid w:val="00DA1FD0"/>
    <w:rsid w:val="00DA230D"/>
    <w:rsid w:val="00DA28CD"/>
    <w:rsid w:val="00DA28E5"/>
    <w:rsid w:val="00DA2B22"/>
    <w:rsid w:val="00DA32A4"/>
    <w:rsid w:val="00DA3A7C"/>
    <w:rsid w:val="00DA3D16"/>
    <w:rsid w:val="00DA3D57"/>
    <w:rsid w:val="00DA3F47"/>
    <w:rsid w:val="00DA3F4E"/>
    <w:rsid w:val="00DA4143"/>
    <w:rsid w:val="00DA435A"/>
    <w:rsid w:val="00DA4540"/>
    <w:rsid w:val="00DA4584"/>
    <w:rsid w:val="00DA45E4"/>
    <w:rsid w:val="00DA4611"/>
    <w:rsid w:val="00DA491B"/>
    <w:rsid w:val="00DA501F"/>
    <w:rsid w:val="00DA50D9"/>
    <w:rsid w:val="00DA51D1"/>
    <w:rsid w:val="00DA5650"/>
    <w:rsid w:val="00DA588A"/>
    <w:rsid w:val="00DA588D"/>
    <w:rsid w:val="00DA5AAB"/>
    <w:rsid w:val="00DA606D"/>
    <w:rsid w:val="00DA656A"/>
    <w:rsid w:val="00DA6580"/>
    <w:rsid w:val="00DA6B18"/>
    <w:rsid w:val="00DA6BCC"/>
    <w:rsid w:val="00DA6C1F"/>
    <w:rsid w:val="00DA6E33"/>
    <w:rsid w:val="00DA70DE"/>
    <w:rsid w:val="00DA7252"/>
    <w:rsid w:val="00DA72CE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BE6"/>
    <w:rsid w:val="00DB1C73"/>
    <w:rsid w:val="00DB2366"/>
    <w:rsid w:val="00DB2FDA"/>
    <w:rsid w:val="00DB3273"/>
    <w:rsid w:val="00DB32DE"/>
    <w:rsid w:val="00DB337C"/>
    <w:rsid w:val="00DB349A"/>
    <w:rsid w:val="00DB3951"/>
    <w:rsid w:val="00DB3F32"/>
    <w:rsid w:val="00DB482C"/>
    <w:rsid w:val="00DB48C4"/>
    <w:rsid w:val="00DB4F6F"/>
    <w:rsid w:val="00DB5049"/>
    <w:rsid w:val="00DB5663"/>
    <w:rsid w:val="00DB65F2"/>
    <w:rsid w:val="00DB6695"/>
    <w:rsid w:val="00DB69AF"/>
    <w:rsid w:val="00DB6B22"/>
    <w:rsid w:val="00DB6D22"/>
    <w:rsid w:val="00DB716E"/>
    <w:rsid w:val="00DB7493"/>
    <w:rsid w:val="00DB7ADE"/>
    <w:rsid w:val="00DB7BB9"/>
    <w:rsid w:val="00DB7E94"/>
    <w:rsid w:val="00DC0622"/>
    <w:rsid w:val="00DC06A5"/>
    <w:rsid w:val="00DC084F"/>
    <w:rsid w:val="00DC0E8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2D9"/>
    <w:rsid w:val="00DC2309"/>
    <w:rsid w:val="00DC2365"/>
    <w:rsid w:val="00DC23FC"/>
    <w:rsid w:val="00DC263C"/>
    <w:rsid w:val="00DC2EE2"/>
    <w:rsid w:val="00DC3010"/>
    <w:rsid w:val="00DC3200"/>
    <w:rsid w:val="00DC35B4"/>
    <w:rsid w:val="00DC35F4"/>
    <w:rsid w:val="00DC3D73"/>
    <w:rsid w:val="00DC44A8"/>
    <w:rsid w:val="00DC453D"/>
    <w:rsid w:val="00DC54D6"/>
    <w:rsid w:val="00DC5514"/>
    <w:rsid w:val="00DC5A61"/>
    <w:rsid w:val="00DC612A"/>
    <w:rsid w:val="00DC6909"/>
    <w:rsid w:val="00DC6936"/>
    <w:rsid w:val="00DC6E75"/>
    <w:rsid w:val="00DC70D4"/>
    <w:rsid w:val="00DC7155"/>
    <w:rsid w:val="00DC7984"/>
    <w:rsid w:val="00DD0396"/>
    <w:rsid w:val="00DD0408"/>
    <w:rsid w:val="00DD0ADB"/>
    <w:rsid w:val="00DD0E0B"/>
    <w:rsid w:val="00DD1090"/>
    <w:rsid w:val="00DD146A"/>
    <w:rsid w:val="00DD1FE1"/>
    <w:rsid w:val="00DD2084"/>
    <w:rsid w:val="00DD21DE"/>
    <w:rsid w:val="00DD2702"/>
    <w:rsid w:val="00DD29A6"/>
    <w:rsid w:val="00DD312C"/>
    <w:rsid w:val="00DD3434"/>
    <w:rsid w:val="00DD45C6"/>
    <w:rsid w:val="00DD4A0B"/>
    <w:rsid w:val="00DD4E0C"/>
    <w:rsid w:val="00DD5324"/>
    <w:rsid w:val="00DD5521"/>
    <w:rsid w:val="00DD57A2"/>
    <w:rsid w:val="00DD5F4A"/>
    <w:rsid w:val="00DD69C4"/>
    <w:rsid w:val="00DD709D"/>
    <w:rsid w:val="00DD75B8"/>
    <w:rsid w:val="00DE0251"/>
    <w:rsid w:val="00DE0A36"/>
    <w:rsid w:val="00DE0EB1"/>
    <w:rsid w:val="00DE0EE3"/>
    <w:rsid w:val="00DE14D4"/>
    <w:rsid w:val="00DE1C4D"/>
    <w:rsid w:val="00DE1C8B"/>
    <w:rsid w:val="00DE1CB4"/>
    <w:rsid w:val="00DE1E5A"/>
    <w:rsid w:val="00DE2221"/>
    <w:rsid w:val="00DE2308"/>
    <w:rsid w:val="00DE2855"/>
    <w:rsid w:val="00DE285A"/>
    <w:rsid w:val="00DE3559"/>
    <w:rsid w:val="00DE3961"/>
    <w:rsid w:val="00DE4328"/>
    <w:rsid w:val="00DE4330"/>
    <w:rsid w:val="00DE452A"/>
    <w:rsid w:val="00DE4A41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74B"/>
    <w:rsid w:val="00DE79C3"/>
    <w:rsid w:val="00DF0009"/>
    <w:rsid w:val="00DF08AE"/>
    <w:rsid w:val="00DF0939"/>
    <w:rsid w:val="00DF09DC"/>
    <w:rsid w:val="00DF0B38"/>
    <w:rsid w:val="00DF0D7A"/>
    <w:rsid w:val="00DF12AB"/>
    <w:rsid w:val="00DF180D"/>
    <w:rsid w:val="00DF191A"/>
    <w:rsid w:val="00DF1AE3"/>
    <w:rsid w:val="00DF1CC6"/>
    <w:rsid w:val="00DF1D4C"/>
    <w:rsid w:val="00DF22B2"/>
    <w:rsid w:val="00DF23CB"/>
    <w:rsid w:val="00DF2441"/>
    <w:rsid w:val="00DF26C9"/>
    <w:rsid w:val="00DF272D"/>
    <w:rsid w:val="00DF2F49"/>
    <w:rsid w:val="00DF345C"/>
    <w:rsid w:val="00DF4252"/>
    <w:rsid w:val="00DF4750"/>
    <w:rsid w:val="00DF4C5D"/>
    <w:rsid w:val="00DF4C90"/>
    <w:rsid w:val="00DF556C"/>
    <w:rsid w:val="00DF5BE8"/>
    <w:rsid w:val="00DF644A"/>
    <w:rsid w:val="00DF64E6"/>
    <w:rsid w:val="00DF6501"/>
    <w:rsid w:val="00DF6BB8"/>
    <w:rsid w:val="00DF7835"/>
    <w:rsid w:val="00DF7EA8"/>
    <w:rsid w:val="00E00431"/>
    <w:rsid w:val="00E00EE0"/>
    <w:rsid w:val="00E0134A"/>
    <w:rsid w:val="00E0187A"/>
    <w:rsid w:val="00E018D2"/>
    <w:rsid w:val="00E02209"/>
    <w:rsid w:val="00E02558"/>
    <w:rsid w:val="00E026EC"/>
    <w:rsid w:val="00E027FA"/>
    <w:rsid w:val="00E0298C"/>
    <w:rsid w:val="00E03EAD"/>
    <w:rsid w:val="00E03FCE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BD3"/>
    <w:rsid w:val="00E11C2C"/>
    <w:rsid w:val="00E11FCB"/>
    <w:rsid w:val="00E127C5"/>
    <w:rsid w:val="00E12C28"/>
    <w:rsid w:val="00E12ECA"/>
    <w:rsid w:val="00E1300B"/>
    <w:rsid w:val="00E133A5"/>
    <w:rsid w:val="00E13B1D"/>
    <w:rsid w:val="00E13F49"/>
    <w:rsid w:val="00E13FDB"/>
    <w:rsid w:val="00E14EC3"/>
    <w:rsid w:val="00E1502B"/>
    <w:rsid w:val="00E1525E"/>
    <w:rsid w:val="00E159ED"/>
    <w:rsid w:val="00E15DD6"/>
    <w:rsid w:val="00E173AE"/>
    <w:rsid w:val="00E207CC"/>
    <w:rsid w:val="00E2119E"/>
    <w:rsid w:val="00E21597"/>
    <w:rsid w:val="00E217AF"/>
    <w:rsid w:val="00E21868"/>
    <w:rsid w:val="00E22298"/>
    <w:rsid w:val="00E22418"/>
    <w:rsid w:val="00E2256C"/>
    <w:rsid w:val="00E22777"/>
    <w:rsid w:val="00E2321F"/>
    <w:rsid w:val="00E2355C"/>
    <w:rsid w:val="00E23DAD"/>
    <w:rsid w:val="00E23EA6"/>
    <w:rsid w:val="00E243BE"/>
    <w:rsid w:val="00E24B40"/>
    <w:rsid w:val="00E24E97"/>
    <w:rsid w:val="00E253BE"/>
    <w:rsid w:val="00E2557E"/>
    <w:rsid w:val="00E25714"/>
    <w:rsid w:val="00E25C1C"/>
    <w:rsid w:val="00E25C32"/>
    <w:rsid w:val="00E25C36"/>
    <w:rsid w:val="00E25CCC"/>
    <w:rsid w:val="00E25E92"/>
    <w:rsid w:val="00E26022"/>
    <w:rsid w:val="00E26105"/>
    <w:rsid w:val="00E26215"/>
    <w:rsid w:val="00E2649E"/>
    <w:rsid w:val="00E26865"/>
    <w:rsid w:val="00E26C18"/>
    <w:rsid w:val="00E26C3D"/>
    <w:rsid w:val="00E26F19"/>
    <w:rsid w:val="00E27188"/>
    <w:rsid w:val="00E272DB"/>
    <w:rsid w:val="00E273E2"/>
    <w:rsid w:val="00E27636"/>
    <w:rsid w:val="00E277FD"/>
    <w:rsid w:val="00E2790C"/>
    <w:rsid w:val="00E27BD4"/>
    <w:rsid w:val="00E3070B"/>
    <w:rsid w:val="00E30A19"/>
    <w:rsid w:val="00E314CE"/>
    <w:rsid w:val="00E314CF"/>
    <w:rsid w:val="00E31CFE"/>
    <w:rsid w:val="00E31F0A"/>
    <w:rsid w:val="00E327E8"/>
    <w:rsid w:val="00E329D9"/>
    <w:rsid w:val="00E32A51"/>
    <w:rsid w:val="00E32BFA"/>
    <w:rsid w:val="00E32D4F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2FE"/>
    <w:rsid w:val="00E355B1"/>
    <w:rsid w:val="00E360FE"/>
    <w:rsid w:val="00E3647A"/>
    <w:rsid w:val="00E36BE8"/>
    <w:rsid w:val="00E36CE7"/>
    <w:rsid w:val="00E36ED2"/>
    <w:rsid w:val="00E376B7"/>
    <w:rsid w:val="00E37701"/>
    <w:rsid w:val="00E378CD"/>
    <w:rsid w:val="00E3798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2DBE"/>
    <w:rsid w:val="00E438C6"/>
    <w:rsid w:val="00E43932"/>
    <w:rsid w:val="00E44355"/>
    <w:rsid w:val="00E45220"/>
    <w:rsid w:val="00E4529F"/>
    <w:rsid w:val="00E455BD"/>
    <w:rsid w:val="00E45C54"/>
    <w:rsid w:val="00E46773"/>
    <w:rsid w:val="00E46AC5"/>
    <w:rsid w:val="00E46C2F"/>
    <w:rsid w:val="00E46D0B"/>
    <w:rsid w:val="00E46F47"/>
    <w:rsid w:val="00E50027"/>
    <w:rsid w:val="00E50247"/>
    <w:rsid w:val="00E50263"/>
    <w:rsid w:val="00E504F9"/>
    <w:rsid w:val="00E505B8"/>
    <w:rsid w:val="00E50971"/>
    <w:rsid w:val="00E50E22"/>
    <w:rsid w:val="00E512A6"/>
    <w:rsid w:val="00E513B4"/>
    <w:rsid w:val="00E51735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6DE6"/>
    <w:rsid w:val="00E575DF"/>
    <w:rsid w:val="00E576B7"/>
    <w:rsid w:val="00E57819"/>
    <w:rsid w:val="00E57B04"/>
    <w:rsid w:val="00E60472"/>
    <w:rsid w:val="00E60791"/>
    <w:rsid w:val="00E60869"/>
    <w:rsid w:val="00E61266"/>
    <w:rsid w:val="00E613BB"/>
    <w:rsid w:val="00E616B8"/>
    <w:rsid w:val="00E616CB"/>
    <w:rsid w:val="00E61E53"/>
    <w:rsid w:val="00E61EC7"/>
    <w:rsid w:val="00E62741"/>
    <w:rsid w:val="00E62B51"/>
    <w:rsid w:val="00E63273"/>
    <w:rsid w:val="00E63479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88C"/>
    <w:rsid w:val="00E67959"/>
    <w:rsid w:val="00E679DC"/>
    <w:rsid w:val="00E67AE0"/>
    <w:rsid w:val="00E67BCD"/>
    <w:rsid w:val="00E67FDE"/>
    <w:rsid w:val="00E7002C"/>
    <w:rsid w:val="00E700A2"/>
    <w:rsid w:val="00E70EE0"/>
    <w:rsid w:val="00E712ED"/>
    <w:rsid w:val="00E71520"/>
    <w:rsid w:val="00E71766"/>
    <w:rsid w:val="00E7182D"/>
    <w:rsid w:val="00E719EE"/>
    <w:rsid w:val="00E71B0B"/>
    <w:rsid w:val="00E722F2"/>
    <w:rsid w:val="00E723F4"/>
    <w:rsid w:val="00E72AA7"/>
    <w:rsid w:val="00E72C81"/>
    <w:rsid w:val="00E73614"/>
    <w:rsid w:val="00E73AF3"/>
    <w:rsid w:val="00E73C7A"/>
    <w:rsid w:val="00E743E3"/>
    <w:rsid w:val="00E747A0"/>
    <w:rsid w:val="00E74B2F"/>
    <w:rsid w:val="00E74CA6"/>
    <w:rsid w:val="00E74CE0"/>
    <w:rsid w:val="00E74D07"/>
    <w:rsid w:val="00E75198"/>
    <w:rsid w:val="00E75378"/>
    <w:rsid w:val="00E758D9"/>
    <w:rsid w:val="00E75A98"/>
    <w:rsid w:val="00E75AD4"/>
    <w:rsid w:val="00E75C35"/>
    <w:rsid w:val="00E75C37"/>
    <w:rsid w:val="00E75D1D"/>
    <w:rsid w:val="00E76225"/>
    <w:rsid w:val="00E76550"/>
    <w:rsid w:val="00E7666F"/>
    <w:rsid w:val="00E766F0"/>
    <w:rsid w:val="00E76A3C"/>
    <w:rsid w:val="00E76B5F"/>
    <w:rsid w:val="00E76C4C"/>
    <w:rsid w:val="00E76C5C"/>
    <w:rsid w:val="00E76CD9"/>
    <w:rsid w:val="00E76D52"/>
    <w:rsid w:val="00E76F6A"/>
    <w:rsid w:val="00E77349"/>
    <w:rsid w:val="00E77529"/>
    <w:rsid w:val="00E775AF"/>
    <w:rsid w:val="00E778C8"/>
    <w:rsid w:val="00E77A51"/>
    <w:rsid w:val="00E77DC4"/>
    <w:rsid w:val="00E77DD6"/>
    <w:rsid w:val="00E801D9"/>
    <w:rsid w:val="00E8039C"/>
    <w:rsid w:val="00E80429"/>
    <w:rsid w:val="00E80AAA"/>
    <w:rsid w:val="00E80AE4"/>
    <w:rsid w:val="00E81175"/>
    <w:rsid w:val="00E81EAE"/>
    <w:rsid w:val="00E82D78"/>
    <w:rsid w:val="00E83103"/>
    <w:rsid w:val="00E83AD4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7E1"/>
    <w:rsid w:val="00E86B46"/>
    <w:rsid w:val="00E86E8F"/>
    <w:rsid w:val="00E86F55"/>
    <w:rsid w:val="00E870EA"/>
    <w:rsid w:val="00E87593"/>
    <w:rsid w:val="00E87777"/>
    <w:rsid w:val="00E87807"/>
    <w:rsid w:val="00E87847"/>
    <w:rsid w:val="00E878AB"/>
    <w:rsid w:val="00E90220"/>
    <w:rsid w:val="00E911A0"/>
    <w:rsid w:val="00E915AA"/>
    <w:rsid w:val="00E918E8"/>
    <w:rsid w:val="00E91A3E"/>
    <w:rsid w:val="00E91FCA"/>
    <w:rsid w:val="00E9240A"/>
    <w:rsid w:val="00E92492"/>
    <w:rsid w:val="00E92682"/>
    <w:rsid w:val="00E92851"/>
    <w:rsid w:val="00E92AEB"/>
    <w:rsid w:val="00E92B81"/>
    <w:rsid w:val="00E92C93"/>
    <w:rsid w:val="00E92D7C"/>
    <w:rsid w:val="00E9308B"/>
    <w:rsid w:val="00E93334"/>
    <w:rsid w:val="00E9363A"/>
    <w:rsid w:val="00E937B7"/>
    <w:rsid w:val="00E93D01"/>
    <w:rsid w:val="00E94035"/>
    <w:rsid w:val="00E945AF"/>
    <w:rsid w:val="00E94B34"/>
    <w:rsid w:val="00E94DCB"/>
    <w:rsid w:val="00E951A3"/>
    <w:rsid w:val="00E956F5"/>
    <w:rsid w:val="00E9598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2F3"/>
    <w:rsid w:val="00EA376A"/>
    <w:rsid w:val="00EA3BC3"/>
    <w:rsid w:val="00EA429B"/>
    <w:rsid w:val="00EA49AE"/>
    <w:rsid w:val="00EA4D31"/>
    <w:rsid w:val="00EA50C2"/>
    <w:rsid w:val="00EA519B"/>
    <w:rsid w:val="00EA55E0"/>
    <w:rsid w:val="00EA5AF4"/>
    <w:rsid w:val="00EA5C0E"/>
    <w:rsid w:val="00EA5E1F"/>
    <w:rsid w:val="00EA656B"/>
    <w:rsid w:val="00EA6698"/>
    <w:rsid w:val="00EA68C6"/>
    <w:rsid w:val="00EA69F4"/>
    <w:rsid w:val="00EA7022"/>
    <w:rsid w:val="00EA71B4"/>
    <w:rsid w:val="00EA7EE2"/>
    <w:rsid w:val="00EA7F7B"/>
    <w:rsid w:val="00EB0061"/>
    <w:rsid w:val="00EB018A"/>
    <w:rsid w:val="00EB023B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933"/>
    <w:rsid w:val="00EB2AB2"/>
    <w:rsid w:val="00EB2B9A"/>
    <w:rsid w:val="00EB2D59"/>
    <w:rsid w:val="00EB2F4F"/>
    <w:rsid w:val="00EB304B"/>
    <w:rsid w:val="00EB322E"/>
    <w:rsid w:val="00EB34CA"/>
    <w:rsid w:val="00EB4020"/>
    <w:rsid w:val="00EB45EA"/>
    <w:rsid w:val="00EB48D4"/>
    <w:rsid w:val="00EB4D4D"/>
    <w:rsid w:val="00EB562E"/>
    <w:rsid w:val="00EB5703"/>
    <w:rsid w:val="00EB5CAC"/>
    <w:rsid w:val="00EB640A"/>
    <w:rsid w:val="00EB6452"/>
    <w:rsid w:val="00EB668C"/>
    <w:rsid w:val="00EB6ADC"/>
    <w:rsid w:val="00EB6BAF"/>
    <w:rsid w:val="00EB6C06"/>
    <w:rsid w:val="00EB6EA5"/>
    <w:rsid w:val="00EB7165"/>
    <w:rsid w:val="00EB7428"/>
    <w:rsid w:val="00EB7609"/>
    <w:rsid w:val="00EB78B5"/>
    <w:rsid w:val="00EC06DB"/>
    <w:rsid w:val="00EC0ADE"/>
    <w:rsid w:val="00EC0B04"/>
    <w:rsid w:val="00EC0CDA"/>
    <w:rsid w:val="00EC1034"/>
    <w:rsid w:val="00EC106E"/>
    <w:rsid w:val="00EC14BC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3A80"/>
    <w:rsid w:val="00EC3B6C"/>
    <w:rsid w:val="00EC4291"/>
    <w:rsid w:val="00EC499E"/>
    <w:rsid w:val="00EC5092"/>
    <w:rsid w:val="00EC5C4B"/>
    <w:rsid w:val="00EC63D9"/>
    <w:rsid w:val="00EC6AC3"/>
    <w:rsid w:val="00EC6D69"/>
    <w:rsid w:val="00EC73B8"/>
    <w:rsid w:val="00EC7689"/>
    <w:rsid w:val="00EC7EAC"/>
    <w:rsid w:val="00EC7EBB"/>
    <w:rsid w:val="00ED0271"/>
    <w:rsid w:val="00ED06E8"/>
    <w:rsid w:val="00ED093C"/>
    <w:rsid w:val="00ED0A49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795"/>
    <w:rsid w:val="00ED4EE0"/>
    <w:rsid w:val="00ED56C1"/>
    <w:rsid w:val="00ED5AF2"/>
    <w:rsid w:val="00ED5B00"/>
    <w:rsid w:val="00ED5DAC"/>
    <w:rsid w:val="00ED614B"/>
    <w:rsid w:val="00ED61AF"/>
    <w:rsid w:val="00ED64E3"/>
    <w:rsid w:val="00ED683A"/>
    <w:rsid w:val="00ED695C"/>
    <w:rsid w:val="00EE0287"/>
    <w:rsid w:val="00EE0A38"/>
    <w:rsid w:val="00EE0F3D"/>
    <w:rsid w:val="00EE1234"/>
    <w:rsid w:val="00EE13CF"/>
    <w:rsid w:val="00EE150F"/>
    <w:rsid w:val="00EE188B"/>
    <w:rsid w:val="00EE18EA"/>
    <w:rsid w:val="00EE1B7B"/>
    <w:rsid w:val="00EE1DEA"/>
    <w:rsid w:val="00EE24D0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3C4"/>
    <w:rsid w:val="00EE66D3"/>
    <w:rsid w:val="00EE6716"/>
    <w:rsid w:val="00EE67B0"/>
    <w:rsid w:val="00EE690A"/>
    <w:rsid w:val="00EE6D6C"/>
    <w:rsid w:val="00EE74FF"/>
    <w:rsid w:val="00EE7ADB"/>
    <w:rsid w:val="00EF0372"/>
    <w:rsid w:val="00EF04BF"/>
    <w:rsid w:val="00EF0B6C"/>
    <w:rsid w:val="00EF0BB6"/>
    <w:rsid w:val="00EF0C8D"/>
    <w:rsid w:val="00EF0DDC"/>
    <w:rsid w:val="00EF0EC1"/>
    <w:rsid w:val="00EF0FF3"/>
    <w:rsid w:val="00EF1AC2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80D"/>
    <w:rsid w:val="00EF410D"/>
    <w:rsid w:val="00EF4158"/>
    <w:rsid w:val="00EF42BF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AB3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167C"/>
    <w:rsid w:val="00F02022"/>
    <w:rsid w:val="00F020A5"/>
    <w:rsid w:val="00F023D7"/>
    <w:rsid w:val="00F028F1"/>
    <w:rsid w:val="00F02FEA"/>
    <w:rsid w:val="00F0315E"/>
    <w:rsid w:val="00F0351B"/>
    <w:rsid w:val="00F03D1B"/>
    <w:rsid w:val="00F03DB1"/>
    <w:rsid w:val="00F03FAE"/>
    <w:rsid w:val="00F04116"/>
    <w:rsid w:val="00F042B3"/>
    <w:rsid w:val="00F04FB6"/>
    <w:rsid w:val="00F05182"/>
    <w:rsid w:val="00F052B7"/>
    <w:rsid w:val="00F05506"/>
    <w:rsid w:val="00F05BD3"/>
    <w:rsid w:val="00F05D8B"/>
    <w:rsid w:val="00F05DC1"/>
    <w:rsid w:val="00F062C6"/>
    <w:rsid w:val="00F064F7"/>
    <w:rsid w:val="00F06799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63A"/>
    <w:rsid w:val="00F13AA0"/>
    <w:rsid w:val="00F13B5A"/>
    <w:rsid w:val="00F13D8A"/>
    <w:rsid w:val="00F145B3"/>
    <w:rsid w:val="00F1486D"/>
    <w:rsid w:val="00F15051"/>
    <w:rsid w:val="00F15198"/>
    <w:rsid w:val="00F15357"/>
    <w:rsid w:val="00F153BE"/>
    <w:rsid w:val="00F156DA"/>
    <w:rsid w:val="00F15BD0"/>
    <w:rsid w:val="00F15C9F"/>
    <w:rsid w:val="00F15DDF"/>
    <w:rsid w:val="00F15F50"/>
    <w:rsid w:val="00F1607B"/>
    <w:rsid w:val="00F16395"/>
    <w:rsid w:val="00F163FA"/>
    <w:rsid w:val="00F1646E"/>
    <w:rsid w:val="00F16635"/>
    <w:rsid w:val="00F167C8"/>
    <w:rsid w:val="00F168D8"/>
    <w:rsid w:val="00F169DE"/>
    <w:rsid w:val="00F17103"/>
    <w:rsid w:val="00F17230"/>
    <w:rsid w:val="00F173B7"/>
    <w:rsid w:val="00F17483"/>
    <w:rsid w:val="00F17709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2A6F"/>
    <w:rsid w:val="00F23078"/>
    <w:rsid w:val="00F23885"/>
    <w:rsid w:val="00F23888"/>
    <w:rsid w:val="00F23D8C"/>
    <w:rsid w:val="00F23EF4"/>
    <w:rsid w:val="00F23FFB"/>
    <w:rsid w:val="00F2449D"/>
    <w:rsid w:val="00F24724"/>
    <w:rsid w:val="00F24D8A"/>
    <w:rsid w:val="00F25264"/>
    <w:rsid w:val="00F2530B"/>
    <w:rsid w:val="00F25347"/>
    <w:rsid w:val="00F2579D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7C0"/>
    <w:rsid w:val="00F307CF"/>
    <w:rsid w:val="00F30C87"/>
    <w:rsid w:val="00F31063"/>
    <w:rsid w:val="00F312E5"/>
    <w:rsid w:val="00F314FD"/>
    <w:rsid w:val="00F3160C"/>
    <w:rsid w:val="00F31787"/>
    <w:rsid w:val="00F319F3"/>
    <w:rsid w:val="00F31A0B"/>
    <w:rsid w:val="00F31AC1"/>
    <w:rsid w:val="00F31FC0"/>
    <w:rsid w:val="00F322B4"/>
    <w:rsid w:val="00F3244A"/>
    <w:rsid w:val="00F32460"/>
    <w:rsid w:val="00F3251C"/>
    <w:rsid w:val="00F32661"/>
    <w:rsid w:val="00F328BC"/>
    <w:rsid w:val="00F32A6A"/>
    <w:rsid w:val="00F32C69"/>
    <w:rsid w:val="00F32CF0"/>
    <w:rsid w:val="00F32F1C"/>
    <w:rsid w:val="00F33008"/>
    <w:rsid w:val="00F3330C"/>
    <w:rsid w:val="00F33984"/>
    <w:rsid w:val="00F33991"/>
    <w:rsid w:val="00F33A5E"/>
    <w:rsid w:val="00F33D00"/>
    <w:rsid w:val="00F33E91"/>
    <w:rsid w:val="00F340EE"/>
    <w:rsid w:val="00F344B7"/>
    <w:rsid w:val="00F346CA"/>
    <w:rsid w:val="00F34ADC"/>
    <w:rsid w:val="00F34BB0"/>
    <w:rsid w:val="00F3536A"/>
    <w:rsid w:val="00F358BC"/>
    <w:rsid w:val="00F35A2C"/>
    <w:rsid w:val="00F35C6D"/>
    <w:rsid w:val="00F36401"/>
    <w:rsid w:val="00F3653E"/>
    <w:rsid w:val="00F36C11"/>
    <w:rsid w:val="00F36F86"/>
    <w:rsid w:val="00F37156"/>
    <w:rsid w:val="00F371B5"/>
    <w:rsid w:val="00F3793A"/>
    <w:rsid w:val="00F37A01"/>
    <w:rsid w:val="00F37C85"/>
    <w:rsid w:val="00F37CC0"/>
    <w:rsid w:val="00F402A1"/>
    <w:rsid w:val="00F405CC"/>
    <w:rsid w:val="00F40B72"/>
    <w:rsid w:val="00F40C59"/>
    <w:rsid w:val="00F40EA4"/>
    <w:rsid w:val="00F419F3"/>
    <w:rsid w:val="00F41A13"/>
    <w:rsid w:val="00F41DCB"/>
    <w:rsid w:val="00F42106"/>
    <w:rsid w:val="00F42318"/>
    <w:rsid w:val="00F423AE"/>
    <w:rsid w:val="00F42A56"/>
    <w:rsid w:val="00F42B53"/>
    <w:rsid w:val="00F431CF"/>
    <w:rsid w:val="00F435E0"/>
    <w:rsid w:val="00F43725"/>
    <w:rsid w:val="00F43A86"/>
    <w:rsid w:val="00F43ED7"/>
    <w:rsid w:val="00F44010"/>
    <w:rsid w:val="00F44033"/>
    <w:rsid w:val="00F4486B"/>
    <w:rsid w:val="00F44C35"/>
    <w:rsid w:val="00F44ED2"/>
    <w:rsid w:val="00F45AA1"/>
    <w:rsid w:val="00F45ECC"/>
    <w:rsid w:val="00F463E6"/>
    <w:rsid w:val="00F46635"/>
    <w:rsid w:val="00F47240"/>
    <w:rsid w:val="00F472B4"/>
    <w:rsid w:val="00F47B7A"/>
    <w:rsid w:val="00F503D4"/>
    <w:rsid w:val="00F504F8"/>
    <w:rsid w:val="00F50922"/>
    <w:rsid w:val="00F50936"/>
    <w:rsid w:val="00F50C9B"/>
    <w:rsid w:val="00F50E86"/>
    <w:rsid w:val="00F50EBF"/>
    <w:rsid w:val="00F51522"/>
    <w:rsid w:val="00F5191C"/>
    <w:rsid w:val="00F51B3C"/>
    <w:rsid w:val="00F51D25"/>
    <w:rsid w:val="00F52819"/>
    <w:rsid w:val="00F53F3A"/>
    <w:rsid w:val="00F549D5"/>
    <w:rsid w:val="00F54CB2"/>
    <w:rsid w:val="00F5512E"/>
    <w:rsid w:val="00F552A2"/>
    <w:rsid w:val="00F556AD"/>
    <w:rsid w:val="00F55B1C"/>
    <w:rsid w:val="00F56419"/>
    <w:rsid w:val="00F56E64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308"/>
    <w:rsid w:val="00F625A0"/>
    <w:rsid w:val="00F6296C"/>
    <w:rsid w:val="00F62B25"/>
    <w:rsid w:val="00F62C27"/>
    <w:rsid w:val="00F62DE7"/>
    <w:rsid w:val="00F630DF"/>
    <w:rsid w:val="00F63243"/>
    <w:rsid w:val="00F6340B"/>
    <w:rsid w:val="00F63608"/>
    <w:rsid w:val="00F63876"/>
    <w:rsid w:val="00F63B11"/>
    <w:rsid w:val="00F63B4D"/>
    <w:rsid w:val="00F63F44"/>
    <w:rsid w:val="00F64522"/>
    <w:rsid w:val="00F64912"/>
    <w:rsid w:val="00F64DAF"/>
    <w:rsid w:val="00F655D4"/>
    <w:rsid w:val="00F65700"/>
    <w:rsid w:val="00F65B81"/>
    <w:rsid w:val="00F65E8B"/>
    <w:rsid w:val="00F65F05"/>
    <w:rsid w:val="00F65FB5"/>
    <w:rsid w:val="00F66389"/>
    <w:rsid w:val="00F6680B"/>
    <w:rsid w:val="00F6698F"/>
    <w:rsid w:val="00F66F4D"/>
    <w:rsid w:val="00F672C8"/>
    <w:rsid w:val="00F67EA9"/>
    <w:rsid w:val="00F67F08"/>
    <w:rsid w:val="00F712EB"/>
    <w:rsid w:val="00F7142A"/>
    <w:rsid w:val="00F71D0D"/>
    <w:rsid w:val="00F71EAB"/>
    <w:rsid w:val="00F71F24"/>
    <w:rsid w:val="00F726E8"/>
    <w:rsid w:val="00F72772"/>
    <w:rsid w:val="00F735BC"/>
    <w:rsid w:val="00F73ADC"/>
    <w:rsid w:val="00F73E40"/>
    <w:rsid w:val="00F73EDE"/>
    <w:rsid w:val="00F74077"/>
    <w:rsid w:val="00F742B9"/>
    <w:rsid w:val="00F74654"/>
    <w:rsid w:val="00F74A43"/>
    <w:rsid w:val="00F74DC1"/>
    <w:rsid w:val="00F754AA"/>
    <w:rsid w:val="00F75537"/>
    <w:rsid w:val="00F7614C"/>
    <w:rsid w:val="00F7625E"/>
    <w:rsid w:val="00F76527"/>
    <w:rsid w:val="00F76533"/>
    <w:rsid w:val="00F76A35"/>
    <w:rsid w:val="00F76C32"/>
    <w:rsid w:val="00F76F0C"/>
    <w:rsid w:val="00F77123"/>
    <w:rsid w:val="00F7728B"/>
    <w:rsid w:val="00F77533"/>
    <w:rsid w:val="00F77540"/>
    <w:rsid w:val="00F77CF7"/>
    <w:rsid w:val="00F8008E"/>
    <w:rsid w:val="00F8050C"/>
    <w:rsid w:val="00F806E3"/>
    <w:rsid w:val="00F80F6A"/>
    <w:rsid w:val="00F80F86"/>
    <w:rsid w:val="00F811DB"/>
    <w:rsid w:val="00F812F9"/>
    <w:rsid w:val="00F818FF"/>
    <w:rsid w:val="00F81AF1"/>
    <w:rsid w:val="00F81CD7"/>
    <w:rsid w:val="00F81FD5"/>
    <w:rsid w:val="00F82975"/>
    <w:rsid w:val="00F82A8B"/>
    <w:rsid w:val="00F833F3"/>
    <w:rsid w:val="00F83595"/>
    <w:rsid w:val="00F83C93"/>
    <w:rsid w:val="00F8426C"/>
    <w:rsid w:val="00F84280"/>
    <w:rsid w:val="00F84298"/>
    <w:rsid w:val="00F84786"/>
    <w:rsid w:val="00F84B11"/>
    <w:rsid w:val="00F84F85"/>
    <w:rsid w:val="00F85227"/>
    <w:rsid w:val="00F8537B"/>
    <w:rsid w:val="00F855DF"/>
    <w:rsid w:val="00F85A6E"/>
    <w:rsid w:val="00F86064"/>
    <w:rsid w:val="00F86746"/>
    <w:rsid w:val="00F8706C"/>
    <w:rsid w:val="00F872AA"/>
    <w:rsid w:val="00F87414"/>
    <w:rsid w:val="00F8753D"/>
    <w:rsid w:val="00F877F7"/>
    <w:rsid w:val="00F87C31"/>
    <w:rsid w:val="00F87E3E"/>
    <w:rsid w:val="00F900A0"/>
    <w:rsid w:val="00F9023A"/>
    <w:rsid w:val="00F91292"/>
    <w:rsid w:val="00F9133B"/>
    <w:rsid w:val="00F913A5"/>
    <w:rsid w:val="00F9233A"/>
    <w:rsid w:val="00F923E8"/>
    <w:rsid w:val="00F9276E"/>
    <w:rsid w:val="00F9295E"/>
    <w:rsid w:val="00F9383D"/>
    <w:rsid w:val="00F93F88"/>
    <w:rsid w:val="00F9444A"/>
    <w:rsid w:val="00F94BCD"/>
    <w:rsid w:val="00F94FB6"/>
    <w:rsid w:val="00F956FE"/>
    <w:rsid w:val="00F9588D"/>
    <w:rsid w:val="00F95A7E"/>
    <w:rsid w:val="00F95AD0"/>
    <w:rsid w:val="00F95EA5"/>
    <w:rsid w:val="00F960A9"/>
    <w:rsid w:val="00F9626A"/>
    <w:rsid w:val="00F96BCB"/>
    <w:rsid w:val="00F96F1C"/>
    <w:rsid w:val="00F96FCB"/>
    <w:rsid w:val="00F9777D"/>
    <w:rsid w:val="00F97BEA"/>
    <w:rsid w:val="00FA0305"/>
    <w:rsid w:val="00FA07EF"/>
    <w:rsid w:val="00FA0849"/>
    <w:rsid w:val="00FA116D"/>
    <w:rsid w:val="00FA117B"/>
    <w:rsid w:val="00FA1304"/>
    <w:rsid w:val="00FA15E5"/>
    <w:rsid w:val="00FA1FBF"/>
    <w:rsid w:val="00FA2A18"/>
    <w:rsid w:val="00FA2C99"/>
    <w:rsid w:val="00FA2E90"/>
    <w:rsid w:val="00FA32D2"/>
    <w:rsid w:val="00FA3370"/>
    <w:rsid w:val="00FA33A4"/>
    <w:rsid w:val="00FA35DC"/>
    <w:rsid w:val="00FA391E"/>
    <w:rsid w:val="00FA395E"/>
    <w:rsid w:val="00FA3A29"/>
    <w:rsid w:val="00FA3CBF"/>
    <w:rsid w:val="00FA3F6C"/>
    <w:rsid w:val="00FA4140"/>
    <w:rsid w:val="00FA4771"/>
    <w:rsid w:val="00FA4A92"/>
    <w:rsid w:val="00FA4E08"/>
    <w:rsid w:val="00FA5415"/>
    <w:rsid w:val="00FA553F"/>
    <w:rsid w:val="00FA55D9"/>
    <w:rsid w:val="00FA5B3C"/>
    <w:rsid w:val="00FA6801"/>
    <w:rsid w:val="00FA6AD7"/>
    <w:rsid w:val="00FA6FCB"/>
    <w:rsid w:val="00FA7558"/>
    <w:rsid w:val="00FA7663"/>
    <w:rsid w:val="00FA7710"/>
    <w:rsid w:val="00FA7835"/>
    <w:rsid w:val="00FA7E59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EEA"/>
    <w:rsid w:val="00FB3F76"/>
    <w:rsid w:val="00FB446F"/>
    <w:rsid w:val="00FB44CA"/>
    <w:rsid w:val="00FB4BEA"/>
    <w:rsid w:val="00FB5092"/>
    <w:rsid w:val="00FB50B8"/>
    <w:rsid w:val="00FB642D"/>
    <w:rsid w:val="00FB664F"/>
    <w:rsid w:val="00FB669E"/>
    <w:rsid w:val="00FB6AE7"/>
    <w:rsid w:val="00FB72C3"/>
    <w:rsid w:val="00FB7603"/>
    <w:rsid w:val="00FB769D"/>
    <w:rsid w:val="00FB7AD8"/>
    <w:rsid w:val="00FB7FAB"/>
    <w:rsid w:val="00FC04B8"/>
    <w:rsid w:val="00FC0ACB"/>
    <w:rsid w:val="00FC1CFD"/>
    <w:rsid w:val="00FC20DC"/>
    <w:rsid w:val="00FC23D7"/>
    <w:rsid w:val="00FC263F"/>
    <w:rsid w:val="00FC2860"/>
    <w:rsid w:val="00FC28FC"/>
    <w:rsid w:val="00FC2E30"/>
    <w:rsid w:val="00FC2EDF"/>
    <w:rsid w:val="00FC336E"/>
    <w:rsid w:val="00FC33BA"/>
    <w:rsid w:val="00FC3788"/>
    <w:rsid w:val="00FC3C60"/>
    <w:rsid w:val="00FC4703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D0B10"/>
    <w:rsid w:val="00FD0B96"/>
    <w:rsid w:val="00FD11AA"/>
    <w:rsid w:val="00FD2029"/>
    <w:rsid w:val="00FD291C"/>
    <w:rsid w:val="00FD2FA3"/>
    <w:rsid w:val="00FD3006"/>
    <w:rsid w:val="00FD3078"/>
    <w:rsid w:val="00FD3893"/>
    <w:rsid w:val="00FD3DC2"/>
    <w:rsid w:val="00FD41E3"/>
    <w:rsid w:val="00FD44CE"/>
    <w:rsid w:val="00FD5092"/>
    <w:rsid w:val="00FD5148"/>
    <w:rsid w:val="00FD5337"/>
    <w:rsid w:val="00FD5699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6D59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42D"/>
    <w:rsid w:val="00FE2A95"/>
    <w:rsid w:val="00FE2C48"/>
    <w:rsid w:val="00FE2F73"/>
    <w:rsid w:val="00FE31B6"/>
    <w:rsid w:val="00FE3AB5"/>
    <w:rsid w:val="00FE3E1A"/>
    <w:rsid w:val="00FE406F"/>
    <w:rsid w:val="00FE4354"/>
    <w:rsid w:val="00FE4889"/>
    <w:rsid w:val="00FE51E0"/>
    <w:rsid w:val="00FE5399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014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269"/>
    <w:rsid w:val="00FF45E8"/>
    <w:rsid w:val="00FF461A"/>
    <w:rsid w:val="00FF47B5"/>
    <w:rsid w:val="00FF49B9"/>
    <w:rsid w:val="00FF4B7E"/>
    <w:rsid w:val="00FF4F51"/>
    <w:rsid w:val="00FF520A"/>
    <w:rsid w:val="00FF55D8"/>
    <w:rsid w:val="00FF5E06"/>
    <w:rsid w:val="00FF5ECE"/>
    <w:rsid w:val="00FF6475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8B7772"/>
  <w15:docId w15:val="{C759C6E1-3ADD-4F64-B7F3-B7FB5652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A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2Char">
    <w:name w:val="제목 2 Char"/>
    <w:basedOn w:val="a0"/>
    <w:link w:val="2"/>
    <w:rsid w:val="007B4324"/>
    <w:rPr>
      <w:rFonts w:ascii="Arial" w:hAnsi="Arial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3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BBC9B-0889-46A4-A0CC-5E2A948C8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6</TotalTime>
  <Pages>6</Pages>
  <Words>1107</Words>
  <Characters>6311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7404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creator>Min Jang</dc:creator>
  <cp:lastModifiedBy>Windows 사용자</cp:lastModifiedBy>
  <cp:revision>7</cp:revision>
  <cp:lastPrinted>2015-04-13T11:37:00Z</cp:lastPrinted>
  <dcterms:created xsi:type="dcterms:W3CDTF">2017-10-03T02:58:00Z</dcterms:created>
  <dcterms:modified xsi:type="dcterms:W3CDTF">2017-10-03T05:23:00Z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